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12A4ED9C"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bookmarkStart w:id="0" w:name="_GoBack"/>
      <w:bookmarkEnd w:id="0"/>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1" w:name="_Toc408371044"/>
      <w:bookmarkStart w:id="2" w:name="_Toc435809682"/>
      <w:bookmarkEnd w:id="1"/>
      <w:bookmarkEnd w:id="2"/>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2704EAFC" w:rsidR="00003A92" w:rsidRPr="00ED7B5D" w:rsidRDefault="00003A92" w:rsidP="00003A92">
      <w:pPr>
        <w:spacing w:after="0"/>
        <w:rPr>
          <w:rFonts w:eastAsia="맑은 고딕"/>
          <w:sz w:val="32"/>
          <w:highlight w:val="yellow"/>
          <w:u w:val="single"/>
          <w:lang w:eastAsia="ko-KR"/>
        </w:rPr>
      </w:pPr>
      <w:r>
        <w:rPr>
          <w:rFonts w:eastAsia="맑은 고딕"/>
          <w:sz w:val="32"/>
          <w:highlight w:val="yellow"/>
          <w:u w:val="single"/>
          <w:lang w:eastAsia="ko-KR"/>
        </w:rPr>
        <w:t>Before</w:t>
      </w:r>
      <w:r w:rsidRPr="00ED7B5D">
        <w:rPr>
          <w:rFonts w:eastAsia="맑은 고딕"/>
          <w:sz w:val="32"/>
          <w:highlight w:val="yellow"/>
          <w:u w:val="single"/>
          <w:lang w:eastAsia="ko-KR"/>
        </w:rPr>
        <w:t xml:space="preserve"> SA1#93-e, </w:t>
      </w:r>
    </w:p>
    <w:p w14:paraId="6DDE7960" w14:textId="77777777" w:rsidR="00003A92" w:rsidRPr="00ED7B5D" w:rsidRDefault="00003A92" w:rsidP="00003A92">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0AE351DD" w14:textId="77777777"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 xml:space="preserve">Please add comments directly into third column below </w:t>
      </w:r>
    </w:p>
    <w:p w14:paraId="4DC833AC" w14:textId="77777777"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147323A8" w14:textId="18C8A0E3" w:rsidR="00003A92" w:rsidRPr="00ED7B5D" w:rsidRDefault="00003A92" w:rsidP="00003A92">
      <w:pPr>
        <w:pStyle w:val="af6"/>
        <w:numPr>
          <w:ilvl w:val="1"/>
          <w:numId w:val="34"/>
        </w:numPr>
        <w:rPr>
          <w:rFonts w:ascii="Times New Roman" w:eastAsia="맑은 고딕" w:hAnsi="Times New Roman" w:cs="Times New Roman"/>
          <w:sz w:val="20"/>
          <w:szCs w:val="20"/>
          <w:highlight w:val="yellow"/>
          <w:u w:val="single"/>
          <w:lang w:eastAsia="ko-KR"/>
        </w:rPr>
      </w:pPr>
      <w:r>
        <w:rPr>
          <w:rFonts w:ascii="Times New Roman" w:eastAsia="맑은 고딕" w:hAnsi="Times New Roman" w:cs="Times New Roman"/>
          <w:sz w:val="20"/>
          <w:szCs w:val="20"/>
          <w:highlight w:val="yellow"/>
          <w:u w:val="single"/>
          <w:lang w:eastAsia="ko-KR"/>
        </w:rPr>
        <w:t>Distribute the revised document over SA1 email reflector</w:t>
      </w:r>
      <w:r w:rsidRPr="00ED7B5D">
        <w:rPr>
          <w:rFonts w:ascii="Times New Roman" w:eastAsia="맑은 고딕" w:hAnsi="Times New Roman" w:cs="Times New Roman"/>
          <w:sz w:val="20"/>
          <w:szCs w:val="20"/>
          <w:highlight w:val="yellow"/>
          <w:u w:val="single"/>
          <w:lang w:eastAsia="ko-KR"/>
        </w:rPr>
        <w:t>.</w:t>
      </w:r>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3"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0EBCBD2C" w14:textId="36F2013A" w:rsidR="00D448D0" w:rsidRDefault="00D448D0" w:rsidP="00014260">
            <w:pPr>
              <w:rPr>
                <w:rFonts w:eastAsia="맑은 고딕"/>
                <w:lang w:eastAsia="ko-KR"/>
              </w:rPr>
            </w:pPr>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 xml:space="preserve">When a UE is located in an area where there is at least one authorized network slice for the UE, the 5G </w:t>
            </w:r>
            <w:r w:rsidRPr="00D448D0">
              <w:rPr>
                <w:rFonts w:eastAsia="맑은 고딕"/>
                <w:lang w:eastAsia="ko-KR"/>
              </w:rPr>
              <w:lastRenderedPageBreak/>
              <w:t>system shall be able to minimize the time for the UE to access the network slices which is most suitable based on e.g., location of the UE, active applications, UE capability, frequency used by the network slice.</w:t>
            </w:r>
          </w:p>
        </w:tc>
        <w:tc>
          <w:tcPr>
            <w:tcW w:w="2665" w:type="dxa"/>
          </w:tcPr>
          <w:p w14:paraId="05F66CDC" w14:textId="5C20A557" w:rsidR="001F1FB7" w:rsidRDefault="00EF26C9" w:rsidP="00EF26C9">
            <w:pPr>
              <w:rPr>
                <w:rFonts w:eastAsia="맑은 고딕"/>
                <w:lang w:eastAsia="ko-KR"/>
              </w:rPr>
            </w:pPr>
            <w:r>
              <w:rPr>
                <w:rFonts w:eastAsia="맑은 고딕"/>
                <w:lang w:eastAsia="ko-KR"/>
              </w:rPr>
              <w:lastRenderedPageBreak/>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tc>
        <w:tc>
          <w:tcPr>
            <w:tcW w:w="3005" w:type="dxa"/>
          </w:tcPr>
          <w:p w14:paraId="2B7CCEEE" w14:textId="77777777" w:rsidR="00EF26C9" w:rsidRDefault="00EF26C9" w:rsidP="00EF26C9">
            <w:pPr>
              <w:rPr>
                <w:rFonts w:eastAsia="맑은 고딕"/>
                <w:lang w:eastAsia="ko-KR"/>
              </w:rPr>
            </w:pPr>
            <w:r>
              <w:rPr>
                <w:rFonts w:eastAsia="맑은 고딕" w:hint="eastAsia"/>
                <w:lang w:eastAsia="ko-KR"/>
              </w:rPr>
              <w:t>[CPR-001]</w:t>
            </w:r>
          </w:p>
          <w:p w14:paraId="24A72A3A" w14:textId="58185C84" w:rsidR="001F1FB7" w:rsidRPr="00E51992" w:rsidRDefault="005E25A7">
            <w:pPr>
              <w:rPr>
                <w:rFonts w:eastAsia="맑은 고딕"/>
                <w:lang w:eastAsia="ko-KR"/>
              </w:rPr>
            </w:pPr>
            <w:r w:rsidRPr="00D448D0">
              <w:rPr>
                <w:rFonts w:eastAsia="맑은 고딕"/>
                <w:lang w:eastAsia="ko-KR"/>
              </w:rPr>
              <w:lastRenderedPageBreak/>
              <w:t xml:space="preserve">When a UE is located in an area where there is at least one authorized network slice for the UE, the 5G system shall be able to minimize the time for the UE to access the </w:t>
            </w:r>
            <w:r w:rsidR="002B77D5">
              <w:rPr>
                <w:rFonts w:eastAsia="맑은 고딕"/>
                <w:lang w:eastAsia="ko-KR"/>
              </w:rPr>
              <w:t xml:space="preserve">most suitable </w:t>
            </w:r>
            <w:r w:rsidRPr="00D448D0">
              <w:rPr>
                <w:rFonts w:eastAsia="맑은 고딕"/>
                <w:lang w:eastAsia="ko-KR"/>
              </w:rPr>
              <w:t>network slices</w:t>
            </w:r>
            <w:r w:rsidR="00EF26C9">
              <w:rPr>
                <w:rFonts w:eastAsia="맑은 고딕"/>
                <w:lang w:eastAsia="ko-KR"/>
              </w:rPr>
              <w:t>,</w:t>
            </w:r>
            <w:r w:rsidRPr="00D448D0">
              <w:rPr>
                <w:rFonts w:eastAsia="맑은 고딕"/>
                <w:lang w:eastAsia="ko-KR"/>
              </w:rPr>
              <w:t xml:space="preserve"> based on e.g., location of the UE, active applications, UE capability, frequency </w:t>
            </w:r>
            <w:r w:rsidR="00EF26C9">
              <w:rPr>
                <w:rFonts w:eastAsia="맑은 고딕"/>
                <w:lang w:eastAsia="ko-KR"/>
              </w:rPr>
              <w:t>configured for</w:t>
            </w:r>
            <w:r w:rsidRPr="00D448D0">
              <w:rPr>
                <w:rFonts w:eastAsia="맑은 고딕"/>
                <w:lang w:eastAsia="ko-KR"/>
              </w:rPr>
              <w:t xml:space="preserve"> the network slice.</w:t>
            </w:r>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lastRenderedPageBreak/>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3CE5337D" w:rsidR="00EF26C9" w:rsidRPr="00E61467" w:rsidRDefault="00EF26C9" w:rsidP="00EF26C9">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 xml:space="preserve">the UE, 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tc>
        <w:tc>
          <w:tcPr>
            <w:tcW w:w="2665" w:type="dxa"/>
          </w:tcPr>
          <w:p w14:paraId="3D806C2A" w14:textId="5ADBBC50" w:rsidR="00EF26C9" w:rsidRDefault="00EF26C9">
            <w:pPr>
              <w:rPr>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tc>
        <w:tc>
          <w:tcPr>
            <w:tcW w:w="3005" w:type="dxa"/>
          </w:tcPr>
          <w:p w14:paraId="752EECB2" w14:textId="626D3019" w:rsidR="00EF26C9" w:rsidRDefault="00EF26C9" w:rsidP="00EF26C9">
            <w:pPr>
              <w:rPr>
                <w:rFonts w:eastAsia="맑은 고딕"/>
                <w:lang w:eastAsia="ko-KR"/>
              </w:rPr>
            </w:pPr>
            <w:r>
              <w:rPr>
                <w:rFonts w:eastAsia="맑은 고딕" w:hint="eastAsia"/>
                <w:lang w:eastAsia="ko-KR"/>
              </w:rPr>
              <w:t>[CPR-00</w:t>
            </w:r>
            <w:r>
              <w:rPr>
                <w:rFonts w:eastAsia="맑은 고딕"/>
                <w:lang w:eastAsia="ko-KR"/>
              </w:rPr>
              <w:t>2</w:t>
            </w:r>
            <w:r>
              <w:rPr>
                <w:rFonts w:eastAsia="맑은 고딕" w:hint="eastAsia"/>
                <w:lang w:eastAsia="ko-KR"/>
              </w:rPr>
              <w:t>]</w:t>
            </w:r>
          </w:p>
          <w:p w14:paraId="02C25C15" w14:textId="19AB8774" w:rsidR="00EF26C9" w:rsidRDefault="00FE730F">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t>[PR.5.3.6-2]</w:t>
            </w:r>
          </w:p>
        </w:tc>
        <w:tc>
          <w:tcPr>
            <w:tcW w:w="3184" w:type="dxa"/>
          </w:tcPr>
          <w:p w14:paraId="1C5432D4" w14:textId="4BB022CB" w:rsidR="008D6051" w:rsidRPr="00E61467" w:rsidRDefault="008D6051" w:rsidP="008D6051">
            <w:pPr>
              <w:rPr>
                <w:rFonts w:eastAsia="맑은 고딕"/>
                <w:lang w:val="en-US"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used by</w:t>
            </w:r>
            <w:r w:rsidRPr="000B0EAC">
              <w:rPr>
                <w:lang w:val="en-US" w:eastAsia="ko-KR"/>
              </w:rPr>
              <w:t xml:space="preserve"> the UE, the 5G system shall support </w:t>
            </w:r>
            <w:r>
              <w:rPr>
                <w:lang w:val="en-US" w:eastAsia="ko-KR"/>
              </w:rPr>
              <w:t xml:space="preserve">the </w:t>
            </w:r>
            <w:r w:rsidRPr="000B0EAC">
              <w:rPr>
                <w:lang w:val="en-US" w:eastAsia="ko-KR"/>
              </w:rPr>
              <w:t xml:space="preserve">minimized interruption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 xml:space="preserve">. </w:t>
            </w:r>
          </w:p>
        </w:tc>
        <w:tc>
          <w:tcPr>
            <w:tcW w:w="2665" w:type="dxa"/>
          </w:tcPr>
          <w:p w14:paraId="652EBB5E" w14:textId="706A5E24" w:rsidR="008D6051" w:rsidRPr="009D2734" w:rsidRDefault="008D6051" w:rsidP="008D6051">
            <w:pPr>
              <w:rPr>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tc>
        <w:tc>
          <w:tcPr>
            <w:tcW w:w="3005" w:type="dxa"/>
          </w:tcPr>
          <w:p w14:paraId="13FCE6A3" w14:textId="196BAE84" w:rsidR="008D6051" w:rsidRDefault="008D6051" w:rsidP="008D6051">
            <w:pPr>
              <w:rPr>
                <w:rFonts w:eastAsia="맑은 고딕"/>
                <w:lang w:eastAsia="ko-KR"/>
              </w:rPr>
            </w:pPr>
            <w:r>
              <w:rPr>
                <w:rFonts w:eastAsia="맑은 고딕" w:hint="eastAsia"/>
                <w:lang w:eastAsia="ko-KR"/>
              </w:rPr>
              <w:t>[CPR-00</w:t>
            </w:r>
            <w:r>
              <w:rPr>
                <w:rFonts w:eastAsia="맑은 고딕"/>
                <w:lang w:eastAsia="ko-KR"/>
              </w:rPr>
              <w:t>3</w:t>
            </w:r>
            <w:r>
              <w:rPr>
                <w:rFonts w:eastAsia="맑은 고딕" w:hint="eastAsia"/>
                <w:lang w:eastAsia="ko-KR"/>
              </w:rPr>
              <w:t>]</w:t>
            </w:r>
          </w:p>
          <w:p w14:paraId="20FF3DAA" w14:textId="745D81CB" w:rsidR="008D6051" w:rsidRPr="00DF4C38" w:rsidRDefault="008D6051">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0D3961FF" w:rsidR="00BD5E24" w:rsidRDefault="00BD5E24" w:rsidP="00BD5E24">
            <w:pPr>
              <w:rPr>
                <w:rFonts w:eastAsia="맑은 고딕"/>
                <w:lang w:eastAsia="ko-KR"/>
              </w:rPr>
            </w:pPr>
            <w:r>
              <w:rPr>
                <w:lang w:val="en-US" w:eastAsia="ko-KR"/>
              </w:rPr>
              <w:t>[PR.5.4.6-1]</w:t>
            </w:r>
            <w:r>
              <w:rPr>
                <w:lang w:val="en-US" w:eastAsia="ko-KR"/>
              </w:rPr>
              <w:tab/>
            </w:r>
          </w:p>
        </w:tc>
        <w:tc>
          <w:tcPr>
            <w:tcW w:w="3184" w:type="dxa"/>
          </w:tcPr>
          <w:p w14:paraId="5BDADB61" w14:textId="18F7DA0A" w:rsidR="00BD5E24" w:rsidRPr="00E61467" w:rsidRDefault="00BD5E24" w:rsidP="00BD5E24">
            <w:pPr>
              <w:rPr>
                <w:rFonts w:eastAsia="맑은 고딕"/>
                <w:color w:val="0070C0"/>
                <w:lang w:val="en-US" w:eastAsia="ko-KR"/>
              </w:rPr>
            </w:pPr>
            <w:r>
              <w:rPr>
                <w:lang w:val="en-US" w:eastAsia="ko-KR"/>
              </w:rPr>
              <w:t>5G</w:t>
            </w:r>
            <w:r w:rsidRPr="000B0EAC">
              <w:rPr>
                <w:lang w:val="en-US" w:eastAsia="ko-KR"/>
              </w:rPr>
              <w:t xml:space="preserve"> system shall support a third party to indicate which specific RATs are allowed for a network slice. </w:t>
            </w:r>
          </w:p>
        </w:tc>
        <w:tc>
          <w:tcPr>
            <w:tcW w:w="2665" w:type="dxa"/>
          </w:tcPr>
          <w:p w14:paraId="7AACD6F1" w14:textId="50696176" w:rsidR="002836B7" w:rsidRDefault="00BD5E24" w:rsidP="002836B7">
            <w:r>
              <w:rPr>
                <w:rFonts w:eastAsia="맑은 고딕"/>
                <w:lang w:eastAsia="ko-KR"/>
              </w:rPr>
              <w:t xml:space="preserve">This requirement can be kept. </w:t>
            </w:r>
            <w:r w:rsidR="002836B7">
              <w:rPr>
                <w:rFonts w:eastAsia="맑은 고딕"/>
                <w:lang w:eastAsia="ko-KR"/>
              </w:rPr>
              <w:t xml:space="preserve">Align wording to section 6.10 of TS22.261. </w:t>
            </w:r>
            <w:r w:rsidR="001642A9">
              <w:rPr>
                <w:rFonts w:eastAsia="맑은 고딕"/>
                <w:lang w:eastAsia="ko-KR"/>
              </w:rPr>
              <w:t>O</w:t>
            </w:r>
            <w:r w:rsidR="002836B7">
              <w:rPr>
                <w:rFonts w:eastAsia="맑은 고딕"/>
                <w:lang w:eastAsia="ko-KR"/>
              </w:rPr>
              <w:t>ne example is “</w:t>
            </w:r>
            <w:r w:rsidR="002836B7" w:rsidRPr="00353682">
              <w:rPr>
                <w:lang w:eastAsia="zh-CN"/>
              </w:rPr>
              <w:t xml:space="preserve">Based on </w:t>
            </w:r>
            <w:r w:rsidR="002836B7" w:rsidRPr="00254DD6">
              <w:rPr>
                <w:lang w:eastAsia="zh-CN"/>
              </w:rPr>
              <w:t xml:space="preserve">operator policy, a </w:t>
            </w:r>
            <w:r w:rsidR="002836B7">
              <w:rPr>
                <w:lang w:eastAsia="zh-CN"/>
              </w:rPr>
              <w:t>5G</w:t>
            </w:r>
            <w:r w:rsidR="002836B7" w:rsidRPr="00254DD6">
              <w:t xml:space="preserve"> </w:t>
            </w:r>
            <w:r w:rsidR="002836B7" w:rsidRPr="00F81743">
              <w:rPr>
                <w:lang w:eastAsia="zh-CN"/>
              </w:rPr>
              <w:t>network</w:t>
            </w:r>
            <w:r w:rsidR="002836B7" w:rsidRPr="00F81743">
              <w:t xml:space="preserve"> shall provide suitable APIs to allow a </w:t>
            </w:r>
            <w:r w:rsidR="002836B7">
              <w:t xml:space="preserve">trusted </w:t>
            </w:r>
            <w:r w:rsidR="002836B7" w:rsidRPr="00F81743">
              <w:t>3</w:t>
            </w:r>
            <w:r w:rsidR="002836B7" w:rsidRPr="004C3551">
              <w:rPr>
                <w:vertAlign w:val="superscript"/>
              </w:rPr>
              <w:t>rd</w:t>
            </w:r>
            <w:r w:rsidR="002836B7" w:rsidRPr="002918A3">
              <w:t xml:space="preserve"> party to create, </w:t>
            </w:r>
            <w:r w:rsidR="002836B7" w:rsidRPr="00FD0206">
              <w:t>modify</w:t>
            </w:r>
            <w:r w:rsidR="002836B7">
              <w:t>,</w:t>
            </w:r>
            <w:r w:rsidR="002836B7" w:rsidRPr="00FD0206">
              <w:t xml:space="preserve"> </w:t>
            </w:r>
            <w:r w:rsidR="002836B7">
              <w:t xml:space="preserve">and </w:t>
            </w:r>
            <w:r w:rsidR="002836B7" w:rsidRPr="002918A3">
              <w:t>delete network slices used for the 3</w:t>
            </w:r>
            <w:r w:rsidR="002836B7" w:rsidRPr="005A1750">
              <w:rPr>
                <w:vertAlign w:val="superscript"/>
              </w:rPr>
              <w:t>rd</w:t>
            </w:r>
            <w:r w:rsidR="002836B7" w:rsidRPr="005A1750">
              <w:t xml:space="preserve"> party.</w:t>
            </w:r>
            <w:r w:rsidR="002836B7">
              <w:t>”</w:t>
            </w:r>
          </w:p>
          <w:p w14:paraId="761EF812" w14:textId="2768CD61" w:rsidR="002836B7" w:rsidRPr="002836B7" w:rsidRDefault="0075287D" w:rsidP="00C005ED">
            <w:pPr>
              <w:rPr>
                <w:rFonts w:eastAsia="맑은 고딕"/>
                <w:lang w:eastAsia="ko-KR"/>
              </w:rPr>
            </w:pPr>
            <w:r>
              <w:rPr>
                <w:rFonts w:eastAsia="맑은 고딕"/>
                <w:lang w:eastAsia="ko-KR"/>
              </w:rPr>
              <w:lastRenderedPageBreak/>
              <w:t xml:space="preserve">Merge with </w:t>
            </w:r>
            <w:r w:rsidRPr="00A35CCF">
              <w:rPr>
                <w:rFonts w:eastAsia="맑은 고딕"/>
                <w:lang w:eastAsia="ko-KR"/>
              </w:rPr>
              <w:t>[PR.5.1</w:t>
            </w:r>
            <w:r>
              <w:rPr>
                <w:rFonts w:eastAsia="맑은 고딕"/>
                <w:lang w:eastAsia="ko-KR"/>
              </w:rPr>
              <w:t>1</w:t>
            </w:r>
            <w:r w:rsidRPr="00A35CCF">
              <w:rPr>
                <w:rFonts w:eastAsia="맑은 고딕"/>
                <w:lang w:eastAsia="ko-KR"/>
              </w:rPr>
              <w:t>.6-</w:t>
            </w:r>
            <w:r>
              <w:rPr>
                <w:rFonts w:eastAsia="맑은 고딕"/>
                <w:lang w:eastAsia="ko-KR"/>
              </w:rPr>
              <w:t>1</w:t>
            </w:r>
            <w:r w:rsidRPr="00A35CCF">
              <w:rPr>
                <w:rFonts w:eastAsia="맑은 고딕"/>
                <w:lang w:eastAsia="ko-KR"/>
              </w:rPr>
              <w:t>]</w:t>
            </w:r>
            <w:r w:rsidR="00C005ED">
              <w:rPr>
                <w:rFonts w:eastAsia="맑은 고딕"/>
                <w:lang w:eastAsia="ko-KR"/>
              </w:rPr>
              <w:t xml:space="preserve">, </w:t>
            </w:r>
            <w:r w:rsidR="00C005ED" w:rsidRPr="00A35CCF">
              <w:rPr>
                <w:rFonts w:eastAsia="맑은 고딕"/>
                <w:lang w:eastAsia="ko-KR"/>
              </w:rPr>
              <w:t>[PR.5.1</w:t>
            </w:r>
            <w:r w:rsidR="00C005ED">
              <w:rPr>
                <w:rFonts w:eastAsia="맑은 고딕"/>
                <w:lang w:eastAsia="ko-KR"/>
              </w:rPr>
              <w:t>1</w:t>
            </w:r>
            <w:r w:rsidR="00C005ED" w:rsidRPr="00A35CCF">
              <w:rPr>
                <w:rFonts w:eastAsia="맑은 고딕"/>
                <w:lang w:eastAsia="ko-KR"/>
              </w:rPr>
              <w:t>.6-</w:t>
            </w:r>
            <w:r w:rsidR="00C005ED">
              <w:rPr>
                <w:rFonts w:eastAsia="맑은 고딕"/>
                <w:lang w:eastAsia="ko-KR"/>
              </w:rPr>
              <w:t>3</w:t>
            </w:r>
            <w:r w:rsidR="00C005ED" w:rsidRPr="00A35CCF">
              <w:rPr>
                <w:rFonts w:eastAsia="맑은 고딕"/>
                <w:lang w:eastAsia="ko-KR"/>
              </w:rPr>
              <w:t>]</w:t>
            </w:r>
          </w:p>
        </w:tc>
        <w:tc>
          <w:tcPr>
            <w:tcW w:w="3005" w:type="dxa"/>
          </w:tcPr>
          <w:p w14:paraId="0840054A" w14:textId="7DFF3C49" w:rsidR="00BD5E24" w:rsidRDefault="00BD5E24" w:rsidP="00BD5E24">
            <w:pPr>
              <w:rPr>
                <w:rFonts w:eastAsia="맑은 고딕"/>
                <w:lang w:eastAsia="ko-KR"/>
              </w:rPr>
            </w:pPr>
            <w:r>
              <w:rPr>
                <w:rFonts w:eastAsia="맑은 고딕" w:hint="eastAsia"/>
                <w:lang w:eastAsia="ko-KR"/>
              </w:rPr>
              <w:lastRenderedPageBreak/>
              <w:t>[CPR-00</w:t>
            </w:r>
            <w:r>
              <w:rPr>
                <w:rFonts w:eastAsia="맑은 고딕"/>
                <w:lang w:eastAsia="ko-KR"/>
              </w:rPr>
              <w:t>4</w:t>
            </w:r>
            <w:r>
              <w:rPr>
                <w:rFonts w:eastAsia="맑은 고딕" w:hint="eastAsia"/>
                <w:lang w:eastAsia="ko-KR"/>
              </w:rPr>
              <w:t>]</w:t>
            </w:r>
          </w:p>
          <w:p w14:paraId="4940FFB4" w14:textId="77777777" w:rsidR="0075287D" w:rsidRDefault="002836B7" w:rsidP="00B80ECA">
            <w:pPr>
              <w:rPr>
                <w:lang w:val="en-US" w:eastAsia="ko-KR"/>
              </w:rPr>
            </w:pPr>
            <w:r>
              <w:rPr>
                <w:lang w:val="en-US" w:eastAsia="ko-KR"/>
              </w:rPr>
              <w:t xml:space="preserve">Based on operator policy, a </w:t>
            </w:r>
            <w:r w:rsidR="00BD5E24">
              <w:rPr>
                <w:lang w:val="en-US" w:eastAsia="ko-KR"/>
              </w:rPr>
              <w:t>5G</w:t>
            </w:r>
            <w:r w:rsidR="00BD5E24" w:rsidRPr="000B0EAC">
              <w:rPr>
                <w:lang w:val="en-US" w:eastAsia="ko-KR"/>
              </w:rPr>
              <w:t xml:space="preserve"> </w:t>
            </w:r>
            <w:r>
              <w:rPr>
                <w:lang w:val="en-US" w:eastAsia="ko-KR"/>
              </w:rPr>
              <w:t>network</w:t>
            </w:r>
            <w:r w:rsidR="00BD5E24" w:rsidRPr="000B0EAC">
              <w:rPr>
                <w:lang w:val="en-US" w:eastAsia="ko-KR"/>
              </w:rPr>
              <w:t xml:space="preserve"> shall </w:t>
            </w:r>
            <w:r>
              <w:rPr>
                <w:lang w:val="en-US" w:eastAsia="ko-KR"/>
              </w:rPr>
              <w:t xml:space="preserve">provide suitable APIs to </w:t>
            </w:r>
            <w:r w:rsidR="00F113B3">
              <w:rPr>
                <w:lang w:val="en-US" w:eastAsia="ko-KR"/>
              </w:rPr>
              <w:t>allow a trusted 3</w:t>
            </w:r>
            <w:r w:rsidR="00F113B3" w:rsidRPr="00367F9D">
              <w:rPr>
                <w:vertAlign w:val="superscript"/>
                <w:lang w:val="en-US" w:eastAsia="ko-KR"/>
              </w:rPr>
              <w:t>rd</w:t>
            </w:r>
            <w:r w:rsidR="00F113B3">
              <w:rPr>
                <w:lang w:val="en-US" w:eastAsia="ko-KR"/>
              </w:rPr>
              <w:t xml:space="preserve"> </w:t>
            </w:r>
            <w:r w:rsidR="00BD5E24" w:rsidRPr="000B0EAC">
              <w:rPr>
                <w:lang w:val="en-US" w:eastAsia="ko-KR"/>
              </w:rPr>
              <w:t>party</w:t>
            </w:r>
            <w:r w:rsidR="0075287D">
              <w:rPr>
                <w:lang w:val="en-US" w:eastAsia="ko-KR"/>
              </w:rPr>
              <w:t>:</w:t>
            </w:r>
          </w:p>
          <w:p w14:paraId="79ACFD59" w14:textId="77777777" w:rsidR="00BD5E24" w:rsidRDefault="00BD5E24" w:rsidP="00367F9D">
            <w:pPr>
              <w:pStyle w:val="B1"/>
              <w:rPr>
                <w:lang w:eastAsia="ko-KR"/>
              </w:rPr>
            </w:pPr>
            <w:r w:rsidRPr="0075287D">
              <w:rPr>
                <w:lang w:eastAsia="ko-KR"/>
              </w:rPr>
              <w:t xml:space="preserve"> </w:t>
            </w:r>
            <w:r w:rsidR="0075287D">
              <w:rPr>
                <w:lang w:eastAsia="ko-KR"/>
              </w:rPr>
              <w:t>-</w:t>
            </w:r>
            <w:r w:rsidR="0075287D">
              <w:rPr>
                <w:lang w:eastAsia="zh-CN"/>
              </w:rPr>
              <w:tab/>
            </w:r>
            <w:r w:rsidRPr="0075287D">
              <w:rPr>
                <w:lang w:eastAsia="ko-KR"/>
              </w:rPr>
              <w:t xml:space="preserve">to indicate which specific RATs are </w:t>
            </w:r>
            <w:r w:rsidR="00F113B3" w:rsidRPr="0075287D">
              <w:rPr>
                <w:lang w:eastAsia="ko-KR"/>
              </w:rPr>
              <w:t>requested</w:t>
            </w:r>
            <w:r w:rsidRPr="0075287D">
              <w:rPr>
                <w:lang w:eastAsia="ko-KR"/>
              </w:rPr>
              <w:t xml:space="preserve"> for a network slice</w:t>
            </w:r>
            <w:r w:rsidR="00B80ECA" w:rsidRPr="0075287D">
              <w:rPr>
                <w:lang w:eastAsia="ko-KR"/>
              </w:rPr>
              <w:t xml:space="preserve"> used for the 3</w:t>
            </w:r>
            <w:r w:rsidR="00B80ECA" w:rsidRPr="00367F9D">
              <w:rPr>
                <w:vertAlign w:val="superscript"/>
                <w:lang w:eastAsia="ko-KR"/>
              </w:rPr>
              <w:t>rd</w:t>
            </w:r>
            <w:r w:rsidR="00B80ECA" w:rsidRPr="0075287D">
              <w:rPr>
                <w:lang w:eastAsia="ko-KR"/>
              </w:rPr>
              <w:t xml:space="preserve"> party</w:t>
            </w:r>
            <w:r w:rsidRPr="0075287D">
              <w:rPr>
                <w:lang w:eastAsia="ko-KR"/>
              </w:rPr>
              <w:t>.</w:t>
            </w:r>
          </w:p>
          <w:p w14:paraId="317DB28C" w14:textId="173DDBBC" w:rsidR="0075287D" w:rsidRDefault="0075287D" w:rsidP="00367F9D">
            <w:pPr>
              <w:pStyle w:val="B1"/>
              <w:rPr>
                <w:lang w:eastAsia="zh-CN"/>
              </w:rPr>
            </w:pPr>
            <w:r>
              <w:rPr>
                <w:lang w:eastAsia="ko-KR"/>
              </w:rPr>
              <w:lastRenderedPageBreak/>
              <w:t>-</w:t>
            </w:r>
            <w:r>
              <w:rPr>
                <w:lang w:eastAsia="zh-CN"/>
              </w:rPr>
              <w:tab/>
            </w:r>
            <w:r w:rsidRPr="0075287D">
              <w:rPr>
                <w:lang w:eastAsia="zh-CN"/>
              </w:rPr>
              <w:t>to request provision of a network slice using specific radio resources</w:t>
            </w:r>
            <w:r w:rsidR="00C005ED">
              <w:rPr>
                <w:lang w:eastAsia="zh-CN"/>
              </w:rPr>
              <w:t xml:space="preserve"> </w:t>
            </w:r>
          </w:p>
          <w:p w14:paraId="0A349BE1" w14:textId="674BD580" w:rsidR="0075287D" w:rsidRDefault="0075287D" w:rsidP="00367F9D">
            <w:pPr>
              <w:pStyle w:val="B1"/>
              <w:rPr>
                <w:lang w:eastAsia="zh-CN"/>
              </w:rPr>
            </w:pPr>
            <w:r>
              <w:rPr>
                <w:lang w:eastAsia="zh-CN"/>
              </w:rPr>
              <w:t>-</w:t>
            </w:r>
            <w:r>
              <w:rPr>
                <w:lang w:eastAsia="zh-CN"/>
              </w:rPr>
              <w:tab/>
            </w:r>
            <w:r w:rsidR="00C005ED" w:rsidRPr="0075287D">
              <w:rPr>
                <w:lang w:eastAsia="zh-CN"/>
              </w:rPr>
              <w:t>to request a network slice at a specific geographic area and/or at a specific time period.</w:t>
            </w:r>
          </w:p>
          <w:p w14:paraId="015967B6" w14:textId="11DF0E95" w:rsidR="0075287D" w:rsidRPr="0075287D" w:rsidRDefault="0075287D" w:rsidP="00367F9D">
            <w:pPr>
              <w:pStyle w:val="B1"/>
              <w:rPr>
                <w:rFonts w:eastAsia="맑은 고딕"/>
                <w:lang w:eastAsia="ko-KR"/>
              </w:rPr>
            </w:pPr>
            <w:r>
              <w:rPr>
                <w:lang w:eastAsia="zh-CN"/>
              </w:rPr>
              <w:t>-</w:t>
            </w:r>
            <w:r>
              <w:rPr>
                <w:lang w:eastAsia="zh-CN"/>
              </w:rPr>
              <w:tab/>
            </w:r>
            <w:r w:rsidR="00C005ED" w:rsidRPr="00C005ED">
              <w:rPr>
                <w:lang w:eastAsia="zh-CN"/>
              </w:rPr>
              <w:t>.</w:t>
            </w:r>
          </w:p>
        </w:tc>
      </w:tr>
      <w:tr w:rsidR="00BD5E24" w14:paraId="35EE4A71" w14:textId="55CF0E8E" w:rsidTr="004B1C27">
        <w:tc>
          <w:tcPr>
            <w:tcW w:w="1535" w:type="dxa"/>
          </w:tcPr>
          <w:p w14:paraId="63C679FA" w14:textId="3A071237" w:rsidR="00BD5E24" w:rsidRDefault="00BD5E24" w:rsidP="00BD5E24">
            <w:pPr>
              <w:rPr>
                <w:rFonts w:eastAsia="맑은 고딕"/>
                <w:lang w:eastAsia="ko-KR"/>
              </w:rPr>
            </w:pPr>
            <w:r>
              <w:rPr>
                <w:lang w:val="en-US" w:eastAsia="ko-KR"/>
              </w:rPr>
              <w:lastRenderedPageBreak/>
              <w:t>[PR.5.4.6-2]</w:t>
            </w:r>
          </w:p>
        </w:tc>
        <w:tc>
          <w:tcPr>
            <w:tcW w:w="3184" w:type="dxa"/>
          </w:tcPr>
          <w:p w14:paraId="504265F4" w14:textId="1EC0C4B5" w:rsidR="00BD5E24" w:rsidRPr="00E61467" w:rsidRDefault="00BD5E24" w:rsidP="00BD5E24">
            <w:pPr>
              <w:rPr>
                <w:rFonts w:eastAsia="맑은 고딕"/>
                <w:lang w:val="en-US" w:eastAsia="ko-KR"/>
              </w:rPr>
            </w:pPr>
            <w:r>
              <w:rPr>
                <w:lang w:val="en-US" w:eastAsia="ko-KR"/>
              </w:rPr>
              <w:t>5G</w:t>
            </w:r>
            <w:r w:rsidRPr="000B0EAC">
              <w:rPr>
                <w:lang w:val="en-US" w:eastAsia="ko-KR"/>
              </w:rPr>
              <w:t xml:space="preserve"> system shall support a mechanism to route user traffic over RATs which are allowed for the network slice. </w:t>
            </w:r>
          </w:p>
        </w:tc>
        <w:tc>
          <w:tcPr>
            <w:tcW w:w="2665" w:type="dxa"/>
          </w:tcPr>
          <w:p w14:paraId="3330FA62" w14:textId="112D6AE5" w:rsidR="00BD5E24" w:rsidRDefault="00782003" w:rsidP="00BD5E24">
            <w:pPr>
              <w:rPr>
                <w:rFonts w:eastAsia="맑은 고딕"/>
                <w:lang w:eastAsia="ko-KR"/>
              </w:rPr>
            </w:pPr>
            <w:r>
              <w:rPr>
                <w:rFonts w:eastAsia="맑은 고딕" w:hint="eastAsia"/>
                <w:lang w:eastAsia="ko-KR"/>
              </w:rPr>
              <w:t>this requirement can be kept</w:t>
            </w:r>
            <w:r w:rsidR="00EE36A5">
              <w:rPr>
                <w:rFonts w:eastAsia="맑은 고딕"/>
                <w:lang w:eastAsia="ko-KR"/>
              </w:rPr>
              <w:t>, with changed wording to combine other requirement</w:t>
            </w:r>
            <w:r>
              <w:rPr>
                <w:rFonts w:eastAsia="맑은 고딕" w:hint="eastAsia"/>
                <w:lang w:eastAsia="ko-KR"/>
              </w:rPr>
              <w:t>.</w:t>
            </w:r>
          </w:p>
          <w:p w14:paraId="4744F906" w14:textId="31CA4E25" w:rsidR="00A35CCF" w:rsidRPr="00A35CCF" w:rsidRDefault="00A35CCF" w:rsidP="00A35CCF">
            <w:pPr>
              <w:rPr>
                <w:rFonts w:eastAsia="맑은 고딕"/>
                <w:lang w:eastAsia="ko-KR"/>
              </w:rPr>
            </w:pPr>
            <w:r>
              <w:rPr>
                <w:rFonts w:eastAsia="맑은 고딕"/>
                <w:lang w:eastAsia="ko-KR"/>
              </w:rPr>
              <w:t xml:space="preserve">Merge with </w:t>
            </w:r>
            <w:r w:rsidRPr="00A35CCF">
              <w:rPr>
                <w:rFonts w:eastAsia="맑은 고딕"/>
                <w:lang w:eastAsia="ko-KR"/>
              </w:rPr>
              <w:t>[PR.5.10.6-1]</w:t>
            </w:r>
            <w:r w:rsidRPr="00A35CCF">
              <w:rPr>
                <w:rFonts w:eastAsia="맑은 고딕"/>
                <w:lang w:eastAsia="ko-KR"/>
              </w:rPr>
              <w:tab/>
            </w:r>
          </w:p>
          <w:p w14:paraId="1E4E1E54" w14:textId="591BC422" w:rsidR="00A35CCF" w:rsidRPr="009D2734" w:rsidRDefault="00A35CCF" w:rsidP="00A35CCF">
            <w:pPr>
              <w:rPr>
                <w:rFonts w:eastAsia="맑은 고딕"/>
                <w:lang w:eastAsia="ko-KR"/>
              </w:rPr>
            </w:pPr>
          </w:p>
        </w:tc>
        <w:tc>
          <w:tcPr>
            <w:tcW w:w="3005" w:type="dxa"/>
          </w:tcPr>
          <w:p w14:paraId="41786F77" w14:textId="773D492F" w:rsidR="00782003" w:rsidRDefault="00782003" w:rsidP="00782003">
            <w:pPr>
              <w:rPr>
                <w:rFonts w:eastAsia="맑은 고딕"/>
                <w:lang w:eastAsia="ko-KR"/>
              </w:rPr>
            </w:pPr>
            <w:r>
              <w:rPr>
                <w:rFonts w:eastAsia="맑은 고딕" w:hint="eastAsia"/>
                <w:lang w:eastAsia="ko-KR"/>
              </w:rPr>
              <w:t>[CPR-00</w:t>
            </w:r>
            <w:r w:rsidR="001642A9">
              <w:rPr>
                <w:rFonts w:eastAsia="맑은 고딕"/>
                <w:lang w:eastAsia="ko-KR"/>
              </w:rPr>
              <w:t>5</w:t>
            </w:r>
            <w:r>
              <w:rPr>
                <w:rFonts w:eastAsia="맑은 고딕" w:hint="eastAsia"/>
                <w:lang w:eastAsia="ko-KR"/>
              </w:rPr>
              <w:t>]</w:t>
            </w:r>
          </w:p>
          <w:p w14:paraId="4EB405B9" w14:textId="11DF16A0" w:rsidR="00BD5E24" w:rsidRPr="00095333" w:rsidRDefault="001642A9" w:rsidP="004B1C27">
            <w:pPr>
              <w:rPr>
                <w:rFonts w:eastAsia="맑은 고딕"/>
                <w:lang w:eastAsia="ko-KR"/>
              </w:rPr>
            </w:pPr>
            <w:r w:rsidRPr="001642A9">
              <w:rPr>
                <w:lang w:val="en-US" w:eastAsia="ko-KR"/>
              </w:rPr>
              <w:t xml:space="preserve">5G system shall support </w:t>
            </w:r>
            <w:r w:rsidR="00BD75DF">
              <w:rPr>
                <w:lang w:val="en-US" w:eastAsia="ko-KR"/>
              </w:rPr>
              <w:t xml:space="preserve">configuration of a </w:t>
            </w:r>
            <w:r w:rsidRPr="001642A9">
              <w:rPr>
                <w:lang w:val="en-US" w:eastAsia="ko-KR"/>
              </w:rPr>
              <w:t>network slice</w:t>
            </w:r>
            <w:r w:rsidR="00BD75DF">
              <w:rPr>
                <w:lang w:val="en-US" w:eastAsia="ko-KR"/>
              </w:rPr>
              <w:t xml:space="preserve"> </w:t>
            </w:r>
            <w:r w:rsidR="004B1C27">
              <w:rPr>
                <w:lang w:val="en-US" w:eastAsia="ko-KR"/>
              </w:rPr>
              <w:t>limited to</w:t>
            </w:r>
            <w:r w:rsidR="00BD75DF">
              <w:rPr>
                <w:lang w:val="en-US" w:eastAsia="ko-KR"/>
              </w:rPr>
              <w:t xml:space="preserve"> specific radio resources (e.</w:t>
            </w:r>
            <w:r w:rsidR="004B1C27">
              <w:rPr>
                <w:lang w:val="en-US" w:eastAsia="ko-KR"/>
              </w:rPr>
              <w:t xml:space="preserve">g., frequencies, </w:t>
            </w:r>
            <w:r w:rsidR="00BD75DF">
              <w:rPr>
                <w:lang w:val="en-US" w:eastAsia="ko-KR"/>
              </w:rPr>
              <w:t>RAT</w:t>
            </w:r>
            <w:r w:rsidR="004B1C27">
              <w:rPr>
                <w:lang w:val="en-US" w:eastAsia="ko-KR"/>
              </w:rPr>
              <w:t>s)</w:t>
            </w:r>
            <w:r w:rsidRPr="001642A9">
              <w:rPr>
                <w:lang w:val="en-US" w:eastAsia="ko-KR"/>
              </w:rPr>
              <w:t>.</w:t>
            </w:r>
          </w:p>
        </w:tc>
      </w:tr>
      <w:tr w:rsidR="004B1C27" w14:paraId="6FA1A851" w14:textId="3714997A" w:rsidTr="004B1C27">
        <w:tc>
          <w:tcPr>
            <w:tcW w:w="1535" w:type="dxa"/>
          </w:tcPr>
          <w:p w14:paraId="11AAA74C" w14:textId="01F49CA5" w:rsidR="004B1C27" w:rsidRDefault="004B1C27" w:rsidP="004B1C27">
            <w:pPr>
              <w:rPr>
                <w:rFonts w:eastAsia="맑은 고딕"/>
                <w:lang w:eastAsia="ko-KR"/>
              </w:rPr>
            </w:pPr>
            <w:r>
              <w:rPr>
                <w:lang w:val="en-US" w:eastAsia="ko-KR"/>
              </w:rPr>
              <w:t>[PR.5.4.6-3]</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7BE73322" w14:textId="43A7981A" w:rsidR="00A35CCF" w:rsidRDefault="00A35CCF" w:rsidP="004B1C27">
            <w:pPr>
              <w:rPr>
                <w:rFonts w:eastAsia="맑은 고딕"/>
                <w:lang w:eastAsia="ko-KR"/>
              </w:rPr>
            </w:pPr>
            <w:r>
              <w:rPr>
                <w:rFonts w:eastAsia="맑은 고딕"/>
                <w:lang w:eastAsia="ko-KR"/>
              </w:rPr>
              <w:t xml:space="preserve">Merge with </w:t>
            </w:r>
            <w:r w:rsidRPr="00A35CCF">
              <w:rPr>
                <w:rFonts w:eastAsia="맑은 고딕"/>
                <w:lang w:eastAsia="ko-KR"/>
              </w:rPr>
              <w:t>[PR.5.10.6-2]</w:t>
            </w:r>
          </w:p>
        </w:tc>
        <w:tc>
          <w:tcPr>
            <w:tcW w:w="3005" w:type="dxa"/>
          </w:tcPr>
          <w:p w14:paraId="3E0F71E1" w14:textId="4CF7BE8F" w:rsidR="004B1C27" w:rsidRDefault="004B1C27" w:rsidP="004B1C27">
            <w:pPr>
              <w:rPr>
                <w:rFonts w:eastAsia="맑은 고딕"/>
                <w:lang w:eastAsia="ko-KR"/>
              </w:rPr>
            </w:pPr>
            <w:r>
              <w:rPr>
                <w:rFonts w:eastAsia="맑은 고딕" w:hint="eastAsia"/>
                <w:lang w:eastAsia="ko-KR"/>
              </w:rPr>
              <w:t>[CPR-00</w:t>
            </w:r>
            <w:r>
              <w:rPr>
                <w:rFonts w:eastAsia="맑은 고딕"/>
                <w:lang w:eastAsia="ko-KR"/>
              </w:rPr>
              <w:t>6</w:t>
            </w:r>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09E19802" w14:textId="2863965A" w:rsidR="004B1C27" w:rsidRDefault="004B1C27" w:rsidP="004B1C27">
            <w:pPr>
              <w:rPr>
                <w:rFonts w:eastAsia="맑은 고딕"/>
                <w:lang w:eastAsia="ko-KR"/>
              </w:rPr>
            </w:pPr>
            <w:r>
              <w:rPr>
                <w:rFonts w:eastAsia="맑은 고딕" w:hint="eastAsia"/>
                <w:lang w:eastAsia="ko-KR"/>
              </w:rPr>
              <w:t>this requirement can be kept.</w:t>
            </w:r>
          </w:p>
        </w:tc>
        <w:tc>
          <w:tcPr>
            <w:tcW w:w="3005" w:type="dxa"/>
          </w:tcPr>
          <w:p w14:paraId="5CE2298B" w14:textId="0E6FDDBC" w:rsidR="004B1C27" w:rsidRDefault="004B1C27" w:rsidP="004B1C27">
            <w:r>
              <w:rPr>
                <w:rFonts w:eastAsia="맑은 고딕" w:hint="eastAsia"/>
                <w:lang w:eastAsia="ko-KR"/>
              </w:rPr>
              <w:t>[CPR-00</w:t>
            </w:r>
            <w:r>
              <w:rPr>
                <w:rFonts w:eastAsia="맑은 고딕"/>
                <w:lang w:eastAsia="ko-KR"/>
              </w:rPr>
              <w:t>7</w:t>
            </w:r>
            <w:r>
              <w:rPr>
                <w:rFonts w:eastAsia="맑은 고딕" w:hint="eastAsia"/>
                <w:lang w:eastAsia="ko-KR"/>
              </w:rPr>
              <w:t>]</w:t>
            </w:r>
          </w:p>
          <w:p w14:paraId="0E5156A9" w14:textId="57BF31B1" w:rsidR="004B1C27" w:rsidRPr="00E51992" w:rsidRDefault="004B1C27" w:rsidP="004B1C27">
            <w:pPr>
              <w:rPr>
                <w:rFonts w:eastAsia="맑은 고딕"/>
                <w:lang w:eastAsia="ko-KR"/>
              </w:rPr>
            </w:pPr>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63996D2C" w14:textId="772C76AF" w:rsidR="00E20B82" w:rsidRDefault="00E20B82" w:rsidP="00E20B82">
            <w:pPr>
              <w:rPr>
                <w:rFonts w:eastAsia="맑은 고딕"/>
                <w:lang w:eastAsia="ko-KR"/>
              </w:rPr>
            </w:pPr>
            <w:r>
              <w:rPr>
                <w:rFonts w:eastAsia="맑은 고딕"/>
                <w:lang w:eastAsia="ko-KR"/>
              </w:rPr>
              <w:t xml:space="preserve">Note needs to be updated. </w:t>
            </w:r>
          </w:p>
        </w:tc>
        <w:tc>
          <w:tcPr>
            <w:tcW w:w="3005" w:type="dxa"/>
          </w:tcPr>
          <w:p w14:paraId="72C96DAB" w14:textId="0A048D23" w:rsidR="008C2243" w:rsidRDefault="008C2243" w:rsidP="008C2243">
            <w:r>
              <w:rPr>
                <w:rFonts w:eastAsia="맑은 고딕" w:hint="eastAsia"/>
                <w:lang w:eastAsia="ko-KR"/>
              </w:rPr>
              <w:t>[CPR-00</w:t>
            </w:r>
            <w:r>
              <w:rPr>
                <w:rFonts w:eastAsia="맑은 고딕"/>
                <w:lang w:eastAsia="ko-KR"/>
              </w:rPr>
              <w:t>8</w:t>
            </w:r>
            <w:r>
              <w:rPr>
                <w:rFonts w:eastAsia="맑은 고딕" w:hint="eastAsia"/>
                <w:lang w:eastAsia="ko-KR"/>
              </w:rPr>
              <w:t>]</w:t>
            </w:r>
          </w:p>
          <w:p w14:paraId="0E1D00A3" w14:textId="61A5B799" w:rsidR="004B1C27" w:rsidRDefault="008C2243" w:rsidP="00D03E6B">
            <w:r w:rsidRPr="005C7484">
              <w:t xml:space="preserve">The 5G system shall enable a roaming UE with a single PLMN subscription to access network slices from </w:t>
            </w:r>
            <w:r>
              <w:t>more than one</w:t>
            </w:r>
            <w:r w:rsidRPr="005C7484">
              <w:t xml:space="preserve"> VPLMN simultaneously, when the UE requires simultaneous </w:t>
            </w:r>
            <w:r w:rsidR="006849C4">
              <w:t>registration</w:t>
            </w:r>
            <w:r w:rsidRPr="005C7484">
              <w:t xml:space="preserve"> to </w:t>
            </w:r>
            <w:r>
              <w:t>multiple</w:t>
            </w:r>
            <w:r w:rsidRPr="005C7484">
              <w:t xml:space="preserve"> network slices and the network slices are not available in a single </w:t>
            </w:r>
            <w:r>
              <w:t>VPLMN</w:t>
            </w:r>
            <w:r w:rsidRPr="005C7484">
              <w:t>.</w:t>
            </w:r>
          </w:p>
          <w:p w14:paraId="10513B4B" w14:textId="6F434D01" w:rsidR="00D03E6B" w:rsidRPr="00E51992" w:rsidRDefault="00D03E6B" w:rsidP="006849C4">
            <w:pPr>
              <w:rPr>
                <w:rFonts w:eastAsia="맑은 고딕"/>
                <w:lang w:eastAsia="ko-KR"/>
              </w:rPr>
            </w:pPr>
            <w:r w:rsidRPr="005C7484">
              <w:t>N</w:t>
            </w:r>
            <w:r>
              <w:t>OTE</w:t>
            </w:r>
            <w:r w:rsidRPr="005C7484">
              <w:t xml:space="preserve">: </w:t>
            </w:r>
            <w:r>
              <w:tab/>
            </w:r>
            <w:r w:rsidR="005F6424">
              <w:t>This requirement applies to UE with</w:t>
            </w:r>
            <w:r w:rsidRPr="005C7484">
              <w:t xml:space="preserve"> capabilities to </w:t>
            </w:r>
            <w:r w:rsidR="006849C4">
              <w:t>register</w:t>
            </w:r>
            <w:r w:rsidR="00914D4F">
              <w:t xml:space="preserve"> simultaneously</w:t>
            </w:r>
            <w:r w:rsidRPr="005C7484">
              <w:t xml:space="preserve"> to </w:t>
            </w:r>
            <w:r>
              <w:t>more than one</w:t>
            </w:r>
            <w:r w:rsidRPr="005C7484">
              <w:t xml:space="preserve"> PLMN</w:t>
            </w:r>
            <w:r w:rsidR="005F6424">
              <w:t xml:space="preserve"> via 3GPP access</w:t>
            </w:r>
            <w:r w:rsidRPr="005C7484">
              <w:t>.</w:t>
            </w:r>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t>[PR</w:t>
            </w:r>
            <w:r>
              <w:t>.5</w:t>
            </w:r>
            <w:r w:rsidRPr="005C7484">
              <w:t>.</w:t>
            </w:r>
            <w:commentRangeStart w:id="4"/>
            <w:r>
              <w:t>6</w:t>
            </w:r>
            <w:commentRangeEnd w:id="4"/>
            <w:r>
              <w:rPr>
                <w:rStyle w:val="af1"/>
              </w:rPr>
              <w:commentReference w:id="4"/>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w:t>
            </w:r>
            <w:r w:rsidRPr="005C7484">
              <w:lastRenderedPageBreak/>
              <w:t xml:space="preserve">ability to connect to </w:t>
            </w:r>
            <w:r>
              <w:t>more than one</w:t>
            </w:r>
            <w:r w:rsidRPr="005C7484">
              <w:t xml:space="preserve"> PLMN simultaneously.</w:t>
            </w:r>
          </w:p>
        </w:tc>
        <w:tc>
          <w:tcPr>
            <w:tcW w:w="2665" w:type="dxa"/>
          </w:tcPr>
          <w:p w14:paraId="0687AA12" w14:textId="64534EFD" w:rsidR="004B1C27" w:rsidRDefault="00914D4F" w:rsidP="00F8579C">
            <w:pPr>
              <w:rPr>
                <w:rFonts w:eastAsia="맑은 고딕"/>
                <w:lang w:eastAsia="ko-KR"/>
              </w:rPr>
            </w:pPr>
            <w:r>
              <w:rPr>
                <w:rFonts w:eastAsia="맑은 고딕"/>
                <w:lang w:eastAsia="ko-KR"/>
              </w:rPr>
              <w:lastRenderedPageBreak/>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tc>
        <w:tc>
          <w:tcPr>
            <w:tcW w:w="3005" w:type="dxa"/>
          </w:tcPr>
          <w:p w14:paraId="319EF35F" w14:textId="0FF54361" w:rsidR="00914D4F" w:rsidRDefault="00914D4F" w:rsidP="00914D4F">
            <w:r>
              <w:rPr>
                <w:rFonts w:eastAsia="맑은 고딕" w:hint="eastAsia"/>
                <w:lang w:eastAsia="ko-KR"/>
              </w:rPr>
              <w:t>[CPR-00</w:t>
            </w:r>
            <w:r>
              <w:rPr>
                <w:rFonts w:eastAsia="맑은 고딕"/>
                <w:lang w:eastAsia="ko-KR"/>
              </w:rPr>
              <w:t>9</w:t>
            </w:r>
            <w:r>
              <w:rPr>
                <w:rFonts w:eastAsia="맑은 고딕" w:hint="eastAsia"/>
                <w:lang w:eastAsia="ko-KR"/>
              </w:rPr>
              <w:t>]</w:t>
            </w:r>
          </w:p>
          <w:p w14:paraId="3BE912EC" w14:textId="48C0494A" w:rsidR="00914D4F" w:rsidRDefault="00BF2837" w:rsidP="00914D4F">
            <w:r>
              <w:t xml:space="preserve">For a UE with a single subscription, </w:t>
            </w:r>
            <w:r w:rsidR="009B5258">
              <w:t xml:space="preserve">the </w:t>
            </w:r>
            <w:r w:rsidR="00914D4F" w:rsidRPr="005C7484">
              <w:t xml:space="preserve">HPLMN shall be able to authorise </w:t>
            </w:r>
            <w:r>
              <w:t xml:space="preserve">the </w:t>
            </w:r>
            <w:r w:rsidR="00914D4F" w:rsidRPr="005C7484">
              <w:t>UE</w:t>
            </w:r>
            <w:r w:rsidRPr="005C7484">
              <w:t xml:space="preserve"> </w:t>
            </w:r>
            <w:r w:rsidR="00914D4F" w:rsidRPr="005C7484">
              <w:t xml:space="preserve">to </w:t>
            </w:r>
            <w:r w:rsidR="00AD6FB6">
              <w:t>register</w:t>
            </w:r>
            <w:r w:rsidR="00914D4F" w:rsidRPr="005C7484">
              <w:t xml:space="preserve"> network slices from </w:t>
            </w:r>
            <w:r w:rsidR="00914D4F">
              <w:t>more than one</w:t>
            </w:r>
            <w:r w:rsidR="00914D4F" w:rsidRPr="005C7484">
              <w:t xml:space="preserve"> VPLMN simultaneously.</w:t>
            </w:r>
          </w:p>
          <w:p w14:paraId="4CA61B54" w14:textId="3E7B2EA0" w:rsidR="004B1C27" w:rsidRDefault="00914D4F" w:rsidP="00AD6FB6">
            <w:pPr>
              <w:rPr>
                <w:rFonts w:eastAsia="맑은 고딕"/>
                <w:lang w:eastAsia="ko-KR"/>
              </w:rPr>
            </w:pPr>
            <w:r w:rsidRPr="005C7484">
              <w:t>N</w:t>
            </w:r>
            <w:r>
              <w:t>OTE</w:t>
            </w:r>
            <w:r w:rsidRPr="005C7484">
              <w:t xml:space="preserve">: </w:t>
            </w:r>
            <w:r>
              <w:tab/>
            </w:r>
            <w:r w:rsidR="00F8579C">
              <w:t>This requirement applies to UE with</w:t>
            </w:r>
            <w:r w:rsidR="00F8579C" w:rsidRPr="005C7484">
              <w:t xml:space="preserve"> capabilities to </w:t>
            </w:r>
            <w:r w:rsidR="00AD6FB6">
              <w:lastRenderedPageBreak/>
              <w:t>register</w:t>
            </w:r>
            <w:r w:rsidR="00F8579C">
              <w:t xml:space="preserve"> simultaneously</w:t>
            </w:r>
            <w:r w:rsidR="00F8579C" w:rsidRPr="005C7484">
              <w:t xml:space="preserve"> to </w:t>
            </w:r>
            <w:r w:rsidR="00F8579C">
              <w:t>more than one</w:t>
            </w:r>
            <w:r w:rsidR="00F8579C" w:rsidRPr="005C7484">
              <w:t xml:space="preserve"> PLMN</w:t>
            </w:r>
            <w:r w:rsidR="00F8579C">
              <w:t xml:space="preserve"> via 3GPP access</w:t>
            </w:r>
            <w:r w:rsidRPr="005C7484">
              <w:t>.</w:t>
            </w:r>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lastRenderedPageBreak/>
              <w:t>[PR</w:t>
            </w:r>
            <w:r>
              <w:t>.5</w:t>
            </w:r>
            <w:r w:rsidRPr="005C7484">
              <w:t>.</w:t>
            </w:r>
            <w:commentRangeStart w:id="5"/>
            <w:r>
              <w:t>6</w:t>
            </w:r>
            <w:commentRangeEnd w:id="5"/>
            <w:r>
              <w:rPr>
                <w:rStyle w:val="af1"/>
              </w:rPr>
              <w:commentReference w:id="5"/>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11CA801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CPR-009.</w:t>
            </w:r>
          </w:p>
          <w:p w14:paraId="2EE0BB23" w14:textId="6FDBC591" w:rsidR="00AD6FB6" w:rsidRDefault="00AD6FB6" w:rsidP="00AD6FB6">
            <w:pPr>
              <w:rPr>
                <w:rFonts w:eastAsia="맑은 고딕"/>
                <w:lang w:eastAsia="ko-KR"/>
              </w:rPr>
            </w:pPr>
          </w:p>
        </w:tc>
        <w:tc>
          <w:tcPr>
            <w:tcW w:w="3005" w:type="dxa"/>
          </w:tcPr>
          <w:p w14:paraId="2EC05CC0" w14:textId="6A797680" w:rsidR="00AD6FB6" w:rsidRDefault="00AD6FB6" w:rsidP="00AD6FB6">
            <w:r>
              <w:rPr>
                <w:rFonts w:eastAsia="맑은 고딕" w:hint="eastAsia"/>
                <w:lang w:eastAsia="ko-KR"/>
              </w:rPr>
              <w:t>[CPR-0</w:t>
            </w:r>
            <w:r>
              <w:rPr>
                <w:rFonts w:eastAsia="맑은 고딕"/>
                <w:lang w:eastAsia="ko-KR"/>
              </w:rPr>
              <w:t>1</w:t>
            </w:r>
            <w:r>
              <w:rPr>
                <w:rFonts w:eastAsia="맑은 고딕" w:hint="eastAsia"/>
                <w:lang w:eastAsia="ko-KR"/>
              </w:rPr>
              <w:t>0]</w:t>
            </w:r>
          </w:p>
          <w:p w14:paraId="120547AD" w14:textId="11D25C40" w:rsidR="00AD6FB6" w:rsidRDefault="00F33B0E" w:rsidP="00AD6FB6">
            <w:r>
              <w:t>For a UE registering with network slices from more than one PLMN simultaneously, t</w:t>
            </w:r>
            <w:r w:rsidR="00AD6FB6" w:rsidRPr="00AD6FB6">
              <w:t xml:space="preserve">he HPLMN shall be able to provide a UE with prioritisation information of the VPLMNs </w:t>
            </w:r>
            <w:r w:rsidR="009B16C2">
              <w:t xml:space="preserve">with which </w:t>
            </w:r>
            <w:r w:rsidR="00AD6FB6" w:rsidRPr="00AD6FB6">
              <w:t xml:space="preserve">the UE </w:t>
            </w:r>
            <w:r w:rsidR="009B16C2">
              <w:t>registers</w:t>
            </w:r>
            <w:r w:rsidR="00AD6FB6" w:rsidRPr="00AD6FB6">
              <w:t xml:space="preserve"> for </w:t>
            </w:r>
            <w:r w:rsidR="009B16C2">
              <w:t>each</w:t>
            </w:r>
            <w:r w:rsidR="00AD6FB6" w:rsidRPr="00AD6FB6">
              <w:t xml:space="preserve"> network slice </w:t>
            </w:r>
          </w:p>
          <w:p w14:paraId="303E0D21" w14:textId="4570C368" w:rsidR="00AD6FB6" w:rsidRDefault="00AD6FB6" w:rsidP="00AD6FB6">
            <w:pPr>
              <w:rPr>
                <w:rFonts w:eastAsia="맑은 고딕"/>
                <w:lang w:eastAsia="ko-KR"/>
              </w:rPr>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5B885EA3" w:rsidR="00AD6FB6" w:rsidRDefault="00AD6FB6" w:rsidP="00AD6FB6">
            <w:pPr>
              <w:rPr>
                <w:rFonts w:eastAsia="맑은 고딕"/>
                <w:lang w:eastAsia="ko-KR"/>
              </w:rPr>
            </w:pPr>
            <w:r w:rsidRPr="0000637C">
              <w:rPr>
                <w:lang w:val="en-US" w:eastAsia="ko-KR"/>
              </w:rPr>
              <w:t>[PR.5.</w:t>
            </w:r>
            <w:r>
              <w:rPr>
                <w:lang w:val="en-US" w:eastAsia="ko-KR"/>
              </w:rPr>
              <w:t>10</w:t>
            </w:r>
            <w:r w:rsidRPr="0000637C">
              <w:rPr>
                <w:lang w:val="en-US" w:eastAsia="ko-KR"/>
              </w:rPr>
              <w:t>.6-1]</w:t>
            </w:r>
            <w:r w:rsidRPr="0000637C">
              <w:rPr>
                <w:lang w:val="en-US" w:eastAsia="ko-KR"/>
              </w:rPr>
              <w:tab/>
            </w:r>
          </w:p>
        </w:tc>
        <w:tc>
          <w:tcPr>
            <w:tcW w:w="3184" w:type="dxa"/>
          </w:tcPr>
          <w:p w14:paraId="7D59F71A" w14:textId="26385E5A" w:rsidR="00AD6FB6" w:rsidRPr="0000637C" w:rsidRDefault="00AD6FB6" w:rsidP="00AD6FB6">
            <w:pPr>
              <w:rPr>
                <w:lang w:val="en-US" w:eastAsia="ko-KR"/>
              </w:rPr>
            </w:pPr>
            <w:r w:rsidRPr="0000637C">
              <w:rPr>
                <w:lang w:val="en-US" w:eastAsia="ko-KR"/>
              </w:rPr>
              <w:t xml:space="preserve">5G system shall be able to prevent a network slice from using a portion of radio resources not allowed for the network slices. </w:t>
            </w:r>
          </w:p>
          <w:p w14:paraId="51B80179" w14:textId="77777777" w:rsidR="00AD6FB6" w:rsidRPr="001E7DAD" w:rsidRDefault="00AD6FB6" w:rsidP="00AD6FB6">
            <w:pPr>
              <w:rPr>
                <w:rFonts w:eastAsia="맑은 고딕"/>
                <w:lang w:val="en-US" w:eastAsia="ko-KR"/>
              </w:rPr>
            </w:pPr>
          </w:p>
        </w:tc>
        <w:tc>
          <w:tcPr>
            <w:tcW w:w="2665" w:type="dxa"/>
          </w:tcPr>
          <w:p w14:paraId="1B1D525B" w14:textId="2267E374" w:rsidR="00AD6FB6" w:rsidRDefault="00AD6FB6" w:rsidP="00AD6FB6">
            <w:pPr>
              <w:rPr>
                <w:rFonts w:eastAsia="맑은 고딕"/>
                <w:lang w:eastAsia="ko-KR"/>
              </w:rPr>
            </w:pPr>
            <w:r>
              <w:rPr>
                <w:rFonts w:eastAsia="맑은 고딕" w:hint="eastAsia"/>
                <w:lang w:eastAsia="ko-KR"/>
              </w:rPr>
              <w:t>M</w:t>
            </w:r>
            <w:r>
              <w:rPr>
                <w:rFonts w:eastAsia="맑은 고딕"/>
                <w:lang w:eastAsia="ko-KR"/>
              </w:rPr>
              <w:t>erge this into CPR-005.</w:t>
            </w:r>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59A36340" w:rsidR="00AD6FB6" w:rsidRDefault="00AD6FB6" w:rsidP="00AD6FB6">
            <w:pPr>
              <w:rPr>
                <w:rFonts w:eastAsia="맑은 고딕"/>
                <w:lang w:eastAsia="ko-KR"/>
              </w:rPr>
            </w:pPr>
            <w:r w:rsidRPr="0000637C">
              <w:rPr>
                <w:lang w:val="en-US" w:eastAsia="ko-KR"/>
              </w:rPr>
              <w:t>[PR.5.</w:t>
            </w:r>
            <w:r>
              <w:rPr>
                <w:lang w:val="en-US" w:eastAsia="ko-KR"/>
              </w:rPr>
              <w:t>10</w:t>
            </w:r>
            <w:r w:rsidRPr="0000637C">
              <w:rPr>
                <w:lang w:val="en-US" w:eastAsia="ko-KR"/>
              </w:rPr>
              <w:t>.6-2]</w:t>
            </w:r>
          </w:p>
        </w:tc>
        <w:tc>
          <w:tcPr>
            <w:tcW w:w="3184" w:type="dxa"/>
          </w:tcPr>
          <w:p w14:paraId="61300D7F" w14:textId="2700B926" w:rsidR="00AD6FB6" w:rsidRPr="0000637C" w:rsidRDefault="00AD6FB6" w:rsidP="00AD6FB6">
            <w:pPr>
              <w:rPr>
                <w:color w:val="0070C0"/>
                <w:lang w:val="en-US" w:eastAsia="ko-KR"/>
              </w:rPr>
            </w:pPr>
            <w:r w:rsidRPr="0000637C">
              <w:rPr>
                <w:lang w:val="en-US" w:eastAsia="ko-KR"/>
              </w:rPr>
              <w:t xml:space="preserve">5G system shall be able to minimize service interruption when configured portion of frequency for a network slice changes. </w:t>
            </w:r>
          </w:p>
          <w:p w14:paraId="5F699A9C" w14:textId="77777777" w:rsidR="00AD6FB6" w:rsidRPr="001E7DAD" w:rsidRDefault="00AD6FB6" w:rsidP="00AD6FB6">
            <w:pPr>
              <w:rPr>
                <w:rFonts w:eastAsia="맑은 고딕"/>
                <w:lang w:val="en-US" w:eastAsia="ko-KR"/>
              </w:rPr>
            </w:pPr>
          </w:p>
        </w:tc>
        <w:tc>
          <w:tcPr>
            <w:tcW w:w="2665" w:type="dxa"/>
          </w:tcPr>
          <w:p w14:paraId="715D3CEB" w14:textId="3CCBECE7" w:rsidR="00AD6FB6" w:rsidRDefault="00AD6FB6" w:rsidP="00AD6FB6">
            <w:pPr>
              <w:rPr>
                <w:rFonts w:eastAsia="맑은 고딕"/>
                <w:lang w:eastAsia="ko-KR"/>
              </w:rPr>
            </w:pPr>
            <w:r>
              <w:rPr>
                <w:rFonts w:eastAsia="맑은 고딕" w:hint="eastAsia"/>
                <w:lang w:eastAsia="ko-KR"/>
              </w:rPr>
              <w:t>M</w:t>
            </w:r>
            <w:r>
              <w:rPr>
                <w:rFonts w:eastAsia="맑은 고딕"/>
                <w:lang w:eastAsia="ko-KR"/>
              </w:rPr>
              <w:t>erge this into CPR-006.</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61AB160D" w:rsidR="00AD6FB6" w:rsidRDefault="00AD6FB6" w:rsidP="00AD6FB6">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.6-1]</w:t>
            </w:r>
            <w:r w:rsidRPr="006E0F64">
              <w:rPr>
                <w:rFonts w:eastAsia="새굴림"/>
                <w:lang w:val="en-US" w:eastAsia="ko-KR"/>
              </w:rPr>
              <w:tab/>
            </w:r>
          </w:p>
        </w:tc>
        <w:tc>
          <w:tcPr>
            <w:tcW w:w="3184" w:type="dxa"/>
          </w:tcPr>
          <w:p w14:paraId="3B22BA3A" w14:textId="6CB11CCF" w:rsidR="00AD6FB6" w:rsidRPr="006E0F64" w:rsidRDefault="00AD6FB6" w:rsidP="00AD6FB6">
            <w:pPr>
              <w:rPr>
                <w:rFonts w:eastAsia="새굴림"/>
                <w:color w:val="0070C0"/>
                <w:lang w:val="en-US" w:eastAsia="ko-KR"/>
              </w:rPr>
            </w:pPr>
            <w:r w:rsidRPr="006E0F64">
              <w:rPr>
                <w:rFonts w:eastAsia="새굴림"/>
                <w:lang w:val="en-US" w:eastAsia="ko-KR"/>
              </w:rPr>
              <w:t>5G system shall be able to support for the third party to request provision of a network slice using specific radio resources for the network slice, at a specific geographic area and/or at a specific time period.</w:t>
            </w:r>
          </w:p>
          <w:p w14:paraId="2F301FEB" w14:textId="77777777" w:rsidR="00AD6FB6" w:rsidRPr="001E7DAD" w:rsidRDefault="00AD6FB6" w:rsidP="00AD6FB6">
            <w:pPr>
              <w:rPr>
                <w:rFonts w:eastAsia="맑은 고딕"/>
                <w:lang w:val="en-US" w:eastAsia="ko-KR"/>
              </w:rPr>
            </w:pPr>
          </w:p>
        </w:tc>
        <w:tc>
          <w:tcPr>
            <w:tcW w:w="2665" w:type="dxa"/>
          </w:tcPr>
          <w:p w14:paraId="644544D9" w14:textId="0B89FB84" w:rsidR="00AD6FB6" w:rsidRDefault="0075287D" w:rsidP="0075287D">
            <w:pPr>
              <w:rPr>
                <w:rFonts w:eastAsia="맑은 고딕"/>
                <w:lang w:eastAsia="ko-KR"/>
              </w:rPr>
            </w:pPr>
            <w:r>
              <w:rPr>
                <w:rFonts w:eastAsia="맑은 고딕"/>
                <w:lang w:eastAsia="ko-KR"/>
              </w:rPr>
              <w:t xml:space="preserve"> </w:t>
            </w:r>
            <w:r>
              <w:rPr>
                <w:rFonts w:eastAsia="맑은 고딕" w:hint="eastAsia"/>
                <w:lang w:eastAsia="ko-KR"/>
              </w:rPr>
              <w:t>M</w:t>
            </w:r>
            <w:r>
              <w:rPr>
                <w:rFonts w:eastAsia="맑은 고딕"/>
                <w:lang w:eastAsia="ko-KR"/>
              </w:rPr>
              <w:t>erge this into CPR-004.</w:t>
            </w:r>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0519F3B6" w:rsidR="00AD6FB6" w:rsidRDefault="00AD6FB6" w:rsidP="00AD6FB6">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.6-2]</w:t>
            </w:r>
            <w:r w:rsidRPr="006E0F64">
              <w:rPr>
                <w:rFonts w:eastAsia="새굴림"/>
                <w:lang w:val="en-US" w:eastAsia="ko-KR"/>
              </w:rPr>
              <w:tab/>
            </w:r>
          </w:p>
        </w:tc>
        <w:tc>
          <w:tcPr>
            <w:tcW w:w="3184" w:type="dxa"/>
          </w:tcPr>
          <w:p w14:paraId="0C45CB48" w14:textId="37F67602" w:rsidR="00AD6FB6" w:rsidRPr="006E0F64" w:rsidRDefault="00AD6FB6" w:rsidP="00AD6FB6">
            <w:pPr>
              <w:rPr>
                <w:rFonts w:eastAsia="새굴림"/>
                <w:lang w:val="en-US" w:eastAsia="ko-KR"/>
              </w:rPr>
            </w:pPr>
            <w:r w:rsidRPr="006E0F64">
              <w:rPr>
                <w:rFonts w:eastAsia="새굴림"/>
                <w:lang w:val="en-US" w:eastAsia="ko-KR"/>
              </w:rPr>
              <w:t>5G system shall be able to support to provide a network slice to a third party using a radio resource authorized to the third party.</w:t>
            </w:r>
          </w:p>
          <w:p w14:paraId="4B1445D4" w14:textId="77777777" w:rsidR="00AD6FB6" w:rsidRPr="001E7DAD" w:rsidRDefault="00AD6FB6" w:rsidP="00AD6FB6">
            <w:pPr>
              <w:rPr>
                <w:rFonts w:eastAsia="맑은 고딕"/>
                <w:lang w:val="en-US" w:eastAsia="ko-KR"/>
              </w:rPr>
            </w:pPr>
          </w:p>
        </w:tc>
        <w:tc>
          <w:tcPr>
            <w:tcW w:w="2665" w:type="dxa"/>
          </w:tcPr>
          <w:p w14:paraId="49B335AD" w14:textId="27BB93C8" w:rsidR="00681D00" w:rsidRDefault="00681D00" w:rsidP="00681D00">
            <w:r>
              <w:rPr>
                <w:rFonts w:eastAsia="맑은 고딕" w:hint="eastAsia"/>
                <w:lang w:eastAsia="ko-KR"/>
              </w:rPr>
              <w:t>this requirement can be kept</w:t>
            </w:r>
            <w:r>
              <w:rPr>
                <w:rFonts w:eastAsia="맑은 고딕"/>
                <w:lang w:eastAsia="ko-KR"/>
              </w:rPr>
              <w:t>,</w:t>
            </w:r>
          </w:p>
          <w:p w14:paraId="63C7C595" w14:textId="77777777" w:rsidR="00AD6FB6" w:rsidRDefault="00AD6FB6" w:rsidP="00AD6FB6">
            <w:pPr>
              <w:rPr>
                <w:rFonts w:eastAsia="맑은 고딕"/>
                <w:lang w:eastAsia="ko-KR"/>
              </w:rPr>
            </w:pPr>
          </w:p>
        </w:tc>
        <w:tc>
          <w:tcPr>
            <w:tcW w:w="3005" w:type="dxa"/>
          </w:tcPr>
          <w:p w14:paraId="6F828EBC" w14:textId="2703D59B" w:rsidR="00681D00" w:rsidRDefault="00681D00" w:rsidP="00681D00">
            <w:r>
              <w:rPr>
                <w:rFonts w:eastAsia="맑은 고딕" w:hint="eastAsia"/>
                <w:lang w:eastAsia="ko-KR"/>
              </w:rPr>
              <w:t>[CPR-0</w:t>
            </w:r>
            <w:r>
              <w:rPr>
                <w:rFonts w:eastAsia="맑은 고딕"/>
                <w:lang w:eastAsia="ko-KR"/>
              </w:rPr>
              <w:t>11</w:t>
            </w:r>
            <w:r>
              <w:rPr>
                <w:rFonts w:eastAsia="맑은 고딕" w:hint="eastAsia"/>
                <w:lang w:eastAsia="ko-KR"/>
              </w:rPr>
              <w:t>]</w:t>
            </w:r>
          </w:p>
          <w:p w14:paraId="229AD2C9" w14:textId="77777777" w:rsidR="00681D00" w:rsidRPr="006E0F64" w:rsidRDefault="00681D00" w:rsidP="00681D00">
            <w:pPr>
              <w:rPr>
                <w:rFonts w:eastAsia="새굴림"/>
                <w:lang w:val="en-US" w:eastAsia="ko-KR"/>
              </w:rPr>
            </w:pPr>
            <w:r w:rsidRPr="006E0F64">
              <w:rPr>
                <w:rFonts w:eastAsia="새굴림"/>
                <w:lang w:val="en-US" w:eastAsia="ko-KR"/>
              </w:rPr>
              <w:t>5G system shall be able to support to provide a network slice to a third party using a radio resource authorized to the third party.</w:t>
            </w:r>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5FD8A48F" w:rsidR="00AD6FB6" w:rsidRDefault="00AD6FB6" w:rsidP="00AD6FB6">
            <w:pPr>
              <w:rPr>
                <w:rFonts w:eastAsia="맑은 고딕"/>
                <w:lang w:eastAsia="ko-KR"/>
              </w:rPr>
            </w:pPr>
            <w:r w:rsidRPr="006E0F64">
              <w:rPr>
                <w:rFonts w:eastAsia="새굴림"/>
                <w:lang w:val="en-US" w:eastAsia="ko-KR"/>
              </w:rPr>
              <w:lastRenderedPageBreak/>
              <w:t>[PR.5.</w:t>
            </w:r>
            <w:r>
              <w:rPr>
                <w:rFonts w:eastAsia="새굴림"/>
                <w:lang w:val="en-US" w:eastAsia="ko-KR"/>
              </w:rPr>
              <w:t>11</w:t>
            </w:r>
            <w:r w:rsidRPr="006E0F64">
              <w:rPr>
                <w:rFonts w:eastAsia="새굴림"/>
                <w:lang w:val="en-US" w:eastAsia="ko-KR"/>
              </w:rPr>
              <w:t>.6-3]</w:t>
            </w:r>
            <w:r w:rsidRPr="006E0F64">
              <w:rPr>
                <w:rFonts w:eastAsia="새굴림"/>
                <w:lang w:val="en-US" w:eastAsia="ko-KR"/>
              </w:rPr>
              <w:tab/>
            </w:r>
          </w:p>
        </w:tc>
        <w:tc>
          <w:tcPr>
            <w:tcW w:w="3184" w:type="dxa"/>
          </w:tcPr>
          <w:p w14:paraId="47471FDA" w14:textId="255242C7" w:rsidR="00AD6FB6" w:rsidRPr="006E0F64" w:rsidRDefault="00AD6FB6" w:rsidP="00AD6FB6">
            <w:pPr>
              <w:rPr>
                <w:rFonts w:eastAsia="새굴림"/>
                <w:color w:val="0070C0"/>
                <w:lang w:val="en-US" w:eastAsia="ko-KR"/>
              </w:rPr>
            </w:pPr>
            <w:r w:rsidRPr="006E0F64">
              <w:rPr>
                <w:rFonts w:eastAsia="새굴림"/>
                <w:lang w:val="en-US" w:eastAsia="ko-KR"/>
              </w:rPr>
              <w:t>5G system shall be able to support for third party to restrict a network slice to use a certain radio resource, e.g. unlicensed spectrum, licensed spectrum or both.</w:t>
            </w:r>
          </w:p>
          <w:p w14:paraId="6C2D074F" w14:textId="77777777" w:rsidR="00AD6FB6" w:rsidRPr="001E7DAD" w:rsidRDefault="00AD6FB6" w:rsidP="00AD6FB6">
            <w:pPr>
              <w:rPr>
                <w:rFonts w:eastAsia="맑은 고딕"/>
                <w:lang w:val="en-US" w:eastAsia="ko-KR"/>
              </w:rPr>
            </w:pPr>
          </w:p>
        </w:tc>
        <w:tc>
          <w:tcPr>
            <w:tcW w:w="2665" w:type="dxa"/>
          </w:tcPr>
          <w:p w14:paraId="167E5517" w14:textId="24E32AFA" w:rsidR="00AD6FB6" w:rsidRDefault="00C005ED" w:rsidP="00AD6FB6">
            <w:pPr>
              <w:rPr>
                <w:rFonts w:eastAsia="맑은 고딕"/>
                <w:lang w:eastAsia="ko-KR"/>
              </w:rPr>
            </w:pPr>
            <w:r>
              <w:rPr>
                <w:rFonts w:eastAsia="맑은 고딕" w:hint="eastAsia"/>
                <w:lang w:eastAsia="ko-KR"/>
              </w:rPr>
              <w:t>M</w:t>
            </w:r>
            <w:r>
              <w:rPr>
                <w:rFonts w:eastAsia="맑은 고딕"/>
                <w:lang w:eastAsia="ko-KR"/>
              </w:rPr>
              <w:t>erge this into CPR-004.</w:t>
            </w:r>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2E228BCE" w:rsidR="00681D00" w:rsidRDefault="00681D00" w:rsidP="00681D00">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.6-4]</w:t>
            </w:r>
            <w:r w:rsidRPr="006E0F64">
              <w:rPr>
                <w:rFonts w:eastAsia="새굴림"/>
                <w:lang w:val="en-US" w:eastAsia="ko-KR"/>
              </w:rPr>
              <w:tab/>
            </w:r>
          </w:p>
        </w:tc>
        <w:tc>
          <w:tcPr>
            <w:tcW w:w="3184" w:type="dxa"/>
          </w:tcPr>
          <w:p w14:paraId="1133B673" w14:textId="7F34F832" w:rsidR="00681D00" w:rsidRPr="006E0F64" w:rsidRDefault="00681D00" w:rsidP="00681D00">
            <w:pPr>
              <w:rPr>
                <w:rFonts w:eastAsia="새굴림"/>
                <w:color w:val="0070C0"/>
                <w:lang w:val="en-US" w:eastAsia="ko-KR"/>
              </w:rPr>
            </w:pPr>
            <w:r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5150B52D" w14:textId="77777777" w:rsidR="00681D00" w:rsidRPr="00290DCF" w:rsidRDefault="00681D00" w:rsidP="00681D00">
            <w:pPr>
              <w:rPr>
                <w:rFonts w:eastAsia="맑은 고딕"/>
                <w:lang w:eastAsia="ko-KR"/>
              </w:rPr>
            </w:pPr>
          </w:p>
        </w:tc>
        <w:tc>
          <w:tcPr>
            <w:tcW w:w="3005" w:type="dxa"/>
          </w:tcPr>
          <w:p w14:paraId="108FEF5B" w14:textId="4DE2E3F1" w:rsidR="00681D00" w:rsidRDefault="00681D00" w:rsidP="00681D00">
            <w:r>
              <w:rPr>
                <w:rFonts w:eastAsia="맑은 고딕" w:hint="eastAsia"/>
                <w:lang w:eastAsia="ko-KR"/>
              </w:rPr>
              <w:t>[CPR-0</w:t>
            </w:r>
            <w:r>
              <w:rPr>
                <w:rFonts w:eastAsia="맑은 고딕"/>
                <w:lang w:eastAsia="ko-KR"/>
              </w:rPr>
              <w:t>12</w:t>
            </w:r>
            <w:r>
              <w:rPr>
                <w:rFonts w:eastAsia="맑은 고딕" w:hint="eastAsia"/>
                <w:lang w:eastAsia="ko-KR"/>
              </w:rPr>
              <w:t>]</w:t>
            </w:r>
          </w:p>
          <w:p w14:paraId="2786246D" w14:textId="77777777" w:rsidR="00681D00" w:rsidRPr="006E0F64" w:rsidRDefault="00681D00" w:rsidP="00681D00">
            <w:pPr>
              <w:rPr>
                <w:rFonts w:eastAsia="새굴림"/>
                <w:color w:val="0070C0"/>
                <w:lang w:val="en-US" w:eastAsia="ko-KR"/>
              </w:rPr>
            </w:pPr>
            <w:r w:rsidRPr="006E0F64">
              <w:rPr>
                <w:rFonts w:eastAsia="새굴림"/>
                <w:lang w:val="en-US" w:eastAsia="ko-KR"/>
              </w:rPr>
              <w:t>5G system shall be able to generate charging information regarding the used radio resources e.g. used frequency bands.</w:t>
            </w:r>
          </w:p>
          <w:p w14:paraId="20434F26" w14:textId="77777777" w:rsidR="00681D00" w:rsidRPr="00367F9D" w:rsidRDefault="00681D00" w:rsidP="00681D00">
            <w:pPr>
              <w:rPr>
                <w:rFonts w:eastAsia="맑은 고딕"/>
                <w:lang w:val="en-US" w:eastAsia="ko-KR"/>
              </w:rPr>
            </w:pPr>
          </w:p>
        </w:tc>
      </w:tr>
      <w:tr w:rsidR="00681D00" w14:paraId="458AD8B3" w14:textId="77777777" w:rsidTr="004B1C27">
        <w:tc>
          <w:tcPr>
            <w:tcW w:w="1535" w:type="dxa"/>
          </w:tcPr>
          <w:p w14:paraId="33F1293D" w14:textId="1461192A" w:rsidR="00681D00" w:rsidRDefault="00681D00" w:rsidP="00681D00">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.6-5]</w:t>
            </w:r>
            <w:r w:rsidRPr="006E0F64">
              <w:rPr>
                <w:rFonts w:eastAsia="새굴림"/>
                <w:lang w:val="en-US" w:eastAsia="ko-KR"/>
              </w:rPr>
              <w:tab/>
            </w:r>
          </w:p>
        </w:tc>
        <w:tc>
          <w:tcPr>
            <w:tcW w:w="3184" w:type="dxa"/>
          </w:tcPr>
          <w:p w14:paraId="60363A10" w14:textId="655BF8B5" w:rsidR="00681D00" w:rsidRPr="006E0F64" w:rsidRDefault="00681D00" w:rsidP="00681D00">
            <w:pPr>
              <w:rPr>
                <w:rFonts w:eastAsia="새굴림"/>
                <w:lang w:val="en-US" w:eastAsia="ko-KR"/>
              </w:rPr>
            </w:pPr>
            <w:r w:rsidRPr="006E0F64">
              <w:rPr>
                <w:rFonts w:eastAsia="새굴림"/>
                <w:lang w:val="en-US" w:eastAsia="ko-KR"/>
              </w:rPr>
              <w:t xml:space="preserve">5G system shall be able to support to minimize interference among the network slices when the network slices are configured to use the unlicensed band. </w:t>
            </w:r>
          </w:p>
          <w:p w14:paraId="45C7CAA6" w14:textId="77777777" w:rsidR="00681D00" w:rsidRPr="001E7DAD" w:rsidRDefault="00681D00" w:rsidP="00681D00">
            <w:pPr>
              <w:rPr>
                <w:rFonts w:eastAsia="맑은 고딕"/>
                <w:lang w:val="en-US" w:eastAsia="ko-KR"/>
              </w:rPr>
            </w:pPr>
          </w:p>
        </w:tc>
        <w:tc>
          <w:tcPr>
            <w:tcW w:w="2665" w:type="dxa"/>
          </w:tcPr>
          <w:p w14:paraId="0696C117" w14:textId="22B0D91A" w:rsidR="00681D00" w:rsidRDefault="001E4BB6" w:rsidP="00681D00">
            <w:pPr>
              <w:rPr>
                <w:rFonts w:eastAsia="맑은 고딕"/>
                <w:lang w:eastAsia="ko-KR"/>
              </w:rPr>
            </w:pPr>
            <w:r>
              <w:rPr>
                <w:rFonts w:eastAsia="맑은 고딕"/>
                <w:lang w:eastAsia="ko-KR"/>
              </w:rPr>
              <w:t xml:space="preserve">This issue seems not specific to network slice. </w:t>
            </w:r>
          </w:p>
          <w:p w14:paraId="6E61C02B" w14:textId="4D212B74" w:rsidR="001E4BB6" w:rsidRDefault="001E4BB6" w:rsidP="00681D00">
            <w:r>
              <w:rPr>
                <w:rFonts w:eastAsia="맑은 고딕"/>
                <w:lang w:eastAsia="ko-KR"/>
              </w:rPr>
              <w:t>Propose not to consolidate.</w:t>
            </w:r>
          </w:p>
          <w:p w14:paraId="1CB612B5" w14:textId="29D887E5" w:rsidR="00681D00" w:rsidRPr="00681D00" w:rsidRDefault="00681D00" w:rsidP="00681D00">
            <w:pPr>
              <w:rPr>
                <w:rFonts w:eastAsia="맑은 고딕"/>
                <w:lang w:eastAsia="ko-KR"/>
              </w:rPr>
            </w:pPr>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3A80ACBE" w:rsidR="00681D00" w:rsidRDefault="00681D00" w:rsidP="00681D00">
            <w:pPr>
              <w:rPr>
                <w:rFonts w:eastAsia="맑은 고딕"/>
                <w:lang w:eastAsia="ko-KR"/>
              </w:rPr>
            </w:pPr>
            <w:r w:rsidRPr="002406F7">
              <w:rPr>
                <w:rFonts w:eastAsia="새굴림"/>
                <w:lang w:val="en-US" w:eastAsia="ko-KR"/>
              </w:rPr>
              <w:t>[PR.5.</w:t>
            </w:r>
            <w:r>
              <w:rPr>
                <w:rFonts w:eastAsia="새굴림"/>
                <w:lang w:val="en-US" w:eastAsia="ko-KR"/>
              </w:rPr>
              <w:t>12</w:t>
            </w:r>
            <w:r w:rsidRPr="002406F7">
              <w:rPr>
                <w:rFonts w:eastAsia="새굴림"/>
                <w:lang w:val="en-US" w:eastAsia="ko-KR"/>
              </w:rPr>
              <w:t>.6-1]</w:t>
            </w:r>
            <w:r w:rsidRPr="002406F7">
              <w:rPr>
                <w:rFonts w:eastAsia="새굴림"/>
                <w:lang w:val="en-US" w:eastAsia="ko-KR"/>
              </w:rPr>
              <w:tab/>
            </w:r>
          </w:p>
        </w:tc>
        <w:tc>
          <w:tcPr>
            <w:tcW w:w="3184" w:type="dxa"/>
          </w:tcPr>
          <w:p w14:paraId="5A0B2414" w14:textId="1167A7E1" w:rsidR="00681D00" w:rsidRPr="002406F7" w:rsidRDefault="00681D00" w:rsidP="00681D00">
            <w:pPr>
              <w:rPr>
                <w:rFonts w:eastAsia="새굴림"/>
                <w:lang w:val="en-US" w:eastAsia="ko-KR"/>
              </w:rPr>
            </w:pPr>
            <w:r w:rsidRPr="002406F7">
              <w:rPr>
                <w:rFonts w:eastAsia="새굴림"/>
                <w:lang w:val="en-US" w:eastAsia="ko-KR"/>
              </w:rPr>
              <w:t xml:space="preserve">5G system shall be able to support a mechanism to configure a network slice to support either downlink traffic only or uplink traffic only or traffic in both directions.  </w:t>
            </w:r>
          </w:p>
          <w:p w14:paraId="6DC1E571" w14:textId="77777777" w:rsidR="00681D00" w:rsidRPr="001E7DAD" w:rsidRDefault="00681D00" w:rsidP="00681D00">
            <w:pPr>
              <w:rPr>
                <w:rFonts w:eastAsia="맑은 고딕"/>
                <w:lang w:eastAsia="ko-KR"/>
              </w:rPr>
            </w:pPr>
          </w:p>
        </w:tc>
        <w:tc>
          <w:tcPr>
            <w:tcW w:w="2665" w:type="dxa"/>
          </w:tcPr>
          <w:p w14:paraId="5D81C3EF" w14:textId="1B82D960" w:rsidR="001E4BB6" w:rsidRDefault="001E4BB6" w:rsidP="001E4BB6">
            <w:pPr>
              <w:rPr>
                <w:rFonts w:eastAsia="맑은 고딕"/>
                <w:lang w:eastAsia="ko-KR"/>
              </w:rPr>
            </w:pPr>
            <w:r>
              <w:rPr>
                <w:rFonts w:eastAsia="맑은 고딕" w:hint="eastAsia"/>
                <w:lang w:eastAsia="ko-KR"/>
              </w:rPr>
              <w:t>this requirement can be kept</w:t>
            </w:r>
            <w:r>
              <w:rPr>
                <w:rFonts w:eastAsia="맑은 고딕"/>
                <w:lang w:eastAsia="ko-KR"/>
              </w:rPr>
              <w:t xml:space="preserve">, </w:t>
            </w:r>
          </w:p>
          <w:p w14:paraId="428C1E15" w14:textId="77777777" w:rsidR="00681D00" w:rsidRPr="00290DCF" w:rsidRDefault="00681D00" w:rsidP="00681D00">
            <w:pPr>
              <w:rPr>
                <w:rFonts w:eastAsia="맑은 고딕"/>
                <w:lang w:eastAsia="ko-KR"/>
              </w:rPr>
            </w:pPr>
          </w:p>
        </w:tc>
        <w:tc>
          <w:tcPr>
            <w:tcW w:w="3005" w:type="dxa"/>
          </w:tcPr>
          <w:p w14:paraId="0EBA6678" w14:textId="77777777" w:rsidR="001E4BB6" w:rsidRDefault="001E4BB6" w:rsidP="001E4BB6">
            <w:r>
              <w:rPr>
                <w:rFonts w:eastAsia="맑은 고딕" w:hint="eastAsia"/>
                <w:lang w:eastAsia="ko-KR"/>
              </w:rPr>
              <w:t>[CPR-0</w:t>
            </w:r>
            <w:r>
              <w:rPr>
                <w:rFonts w:eastAsia="맑은 고딕"/>
                <w:lang w:eastAsia="ko-KR"/>
              </w:rPr>
              <w:t>13</w:t>
            </w:r>
            <w:r>
              <w:rPr>
                <w:rFonts w:eastAsia="맑은 고딕" w:hint="eastAsia"/>
                <w:lang w:eastAsia="ko-KR"/>
              </w:rPr>
              <w:t>]</w:t>
            </w:r>
          </w:p>
          <w:p w14:paraId="604804B8" w14:textId="77777777" w:rsidR="001E4BB6" w:rsidRPr="002406F7" w:rsidRDefault="001E4BB6" w:rsidP="001E4BB6">
            <w:pPr>
              <w:rPr>
                <w:rFonts w:eastAsia="새굴림"/>
                <w:lang w:val="en-US" w:eastAsia="ko-KR"/>
              </w:rPr>
            </w:pPr>
            <w:r w:rsidRPr="002406F7">
              <w:rPr>
                <w:rFonts w:eastAsia="새굴림"/>
                <w:lang w:val="en-US" w:eastAsia="ko-KR"/>
              </w:rPr>
              <w:t xml:space="preserve">5G system shall be able to support a mechanism to configure a network slice to support either downlink traffic only or uplink traffic only or traffic in both directions.  </w:t>
            </w:r>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7E184FCB" w:rsidR="00B105B0" w:rsidRDefault="00B105B0" w:rsidP="00B105B0">
            <w:pPr>
              <w:rPr>
                <w:rFonts w:eastAsia="맑은 고딕"/>
                <w:lang w:eastAsia="ko-KR"/>
              </w:rPr>
            </w:pPr>
            <w:r w:rsidRPr="002406F7">
              <w:rPr>
                <w:rFonts w:eastAsia="새굴림"/>
                <w:lang w:val="en-US" w:eastAsia="ko-KR"/>
              </w:rPr>
              <w:t>[PR.5.</w:t>
            </w:r>
            <w:r>
              <w:rPr>
                <w:rFonts w:eastAsia="새굴림"/>
                <w:lang w:val="en-US" w:eastAsia="ko-KR"/>
              </w:rPr>
              <w:t>12</w:t>
            </w:r>
            <w:r w:rsidRPr="002406F7">
              <w:rPr>
                <w:rFonts w:eastAsia="새굴림"/>
                <w:lang w:val="en-US" w:eastAsia="ko-KR"/>
              </w:rPr>
              <w:t>.6-2]</w:t>
            </w:r>
          </w:p>
        </w:tc>
        <w:tc>
          <w:tcPr>
            <w:tcW w:w="3184" w:type="dxa"/>
          </w:tcPr>
          <w:p w14:paraId="387DEFA9" w14:textId="52028DD9" w:rsidR="00B105B0" w:rsidRDefault="00B105B0" w:rsidP="00B105B0">
            <w:r w:rsidRPr="002406F7">
              <w:rPr>
                <w:rFonts w:eastAsia="새굴림"/>
                <w:lang w:val="en-US" w:eastAsia="ko-KR"/>
              </w:rPr>
              <w: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t>
            </w:r>
          </w:p>
          <w:p w14:paraId="18DBD5FD" w14:textId="77777777" w:rsidR="00B105B0" w:rsidRPr="001E7DAD" w:rsidRDefault="00B105B0" w:rsidP="00B105B0">
            <w:pPr>
              <w:rPr>
                <w:rFonts w:eastAsia="맑은 고딕"/>
                <w:lang w:eastAsia="ko-KR"/>
              </w:rPr>
            </w:pPr>
          </w:p>
        </w:tc>
        <w:tc>
          <w:tcPr>
            <w:tcW w:w="2665" w:type="dxa"/>
          </w:tcPr>
          <w:p w14:paraId="61A0ACA2" w14:textId="0BF0E77B" w:rsidR="00791776" w:rsidRDefault="00B105B0" w:rsidP="00B105B0">
            <w:pPr>
              <w:rPr>
                <w:rFonts w:eastAsia="맑은 고딕"/>
                <w:lang w:eastAsia="ko-KR"/>
              </w:rPr>
            </w:pPr>
            <w:r>
              <w:rPr>
                <w:rFonts w:eastAsia="맑은 고딕" w:hint="eastAsia"/>
                <w:lang w:eastAsia="ko-KR"/>
              </w:rPr>
              <w:t>this requirement can be kept</w:t>
            </w:r>
            <w:r w:rsidR="00791776">
              <w:rPr>
                <w:rFonts w:eastAsia="맑은 고딕"/>
                <w:lang w:eastAsia="ko-KR"/>
              </w:rPr>
              <w:t>.</w:t>
            </w:r>
          </w:p>
          <w:p w14:paraId="154889CE" w14:textId="6AD83FA3" w:rsidR="00B105B0" w:rsidRDefault="00791776" w:rsidP="00B105B0">
            <w:pPr>
              <w:rPr>
                <w:rFonts w:eastAsia="맑은 고딕"/>
                <w:lang w:eastAsia="ko-KR"/>
              </w:rPr>
            </w:pPr>
            <w:r>
              <w:rPr>
                <w:rFonts w:eastAsia="맑은 고딕"/>
                <w:lang w:eastAsia="ko-KR"/>
              </w:rPr>
              <w:t>no need to make specific to ‘broadcast’</w:t>
            </w:r>
            <w:r w:rsidR="00B105B0">
              <w:rPr>
                <w:rFonts w:eastAsia="맑은 고딕"/>
                <w:lang w:eastAsia="ko-KR"/>
              </w:rPr>
              <w:t xml:space="preserve"> </w:t>
            </w:r>
          </w:p>
          <w:p w14:paraId="44AD0B6C" w14:textId="77777777" w:rsidR="00B105B0" w:rsidRPr="00290DCF" w:rsidRDefault="00B105B0" w:rsidP="00B105B0">
            <w:pPr>
              <w:rPr>
                <w:rFonts w:eastAsia="맑은 고딕"/>
                <w:lang w:eastAsia="ko-KR"/>
              </w:rPr>
            </w:pPr>
          </w:p>
        </w:tc>
        <w:tc>
          <w:tcPr>
            <w:tcW w:w="3005" w:type="dxa"/>
          </w:tcPr>
          <w:p w14:paraId="1ADB6720" w14:textId="3633FDCC" w:rsidR="00B105B0" w:rsidRDefault="00B105B0" w:rsidP="00B105B0">
            <w:r>
              <w:rPr>
                <w:rFonts w:eastAsia="맑은 고딕" w:hint="eastAsia"/>
                <w:lang w:eastAsia="ko-KR"/>
              </w:rPr>
              <w:t>[CPR-0</w:t>
            </w:r>
            <w:r>
              <w:rPr>
                <w:rFonts w:eastAsia="맑은 고딕"/>
                <w:lang w:eastAsia="ko-KR"/>
              </w:rPr>
              <w:t>14</w:t>
            </w:r>
            <w:r>
              <w:rPr>
                <w:rFonts w:eastAsia="맑은 고딕" w:hint="eastAsia"/>
                <w:lang w:eastAsia="ko-KR"/>
              </w:rPr>
              <w:t>]</w:t>
            </w:r>
          </w:p>
          <w:p w14:paraId="7216A3BF" w14:textId="68940A07" w:rsidR="00B105B0" w:rsidRDefault="00B105B0" w:rsidP="00B105B0">
            <w:r w:rsidRPr="002406F7">
              <w:rPr>
                <w:rFonts w:eastAsia="새굴림"/>
                <w:lang w:val="en-US" w:eastAsia="ko-KR"/>
              </w:rPr>
              <w:t xml:space="preserve">5G system shall be able to minimize service degradation for a UE, when the UE receives a </w:t>
            </w:r>
            <w:r w:rsidR="00523C73">
              <w:rPr>
                <w:rFonts w:eastAsia="새굴림"/>
                <w:lang w:val="en-US" w:eastAsia="ko-KR"/>
              </w:rPr>
              <w:t xml:space="preserve">a </w:t>
            </w:r>
            <w:r w:rsidRPr="002406F7">
              <w:rPr>
                <w:rFonts w:eastAsia="새굴림"/>
                <w:lang w:val="en-US" w:eastAsia="ko-KR"/>
              </w:rPr>
              <w:t>service via a network slice on one radio resource (e.g. frequency band) while the UE is provided with a</w:t>
            </w:r>
            <w:r w:rsidR="00523C73">
              <w:rPr>
                <w:rFonts w:eastAsia="새굴림"/>
                <w:lang w:val="en-US" w:eastAsia="ko-KR"/>
              </w:rPr>
              <w:t>nother</w:t>
            </w:r>
            <w:r w:rsidRPr="002406F7">
              <w:rPr>
                <w:rFonts w:eastAsia="새굴림"/>
                <w:lang w:val="en-US" w:eastAsia="ko-KR"/>
              </w:rPr>
              <w:t xml:space="preserve"> service via another network slice on another radio resource. </w:t>
            </w:r>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lastRenderedPageBreak/>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6" w:name="_Toc460310033"/>
      <w:r>
        <w:t>6</w:t>
      </w:r>
      <w:r w:rsidR="00403637" w:rsidRPr="00254DD6">
        <w:tab/>
      </w:r>
      <w:r>
        <w:t xml:space="preserve">Consolidated </w:t>
      </w:r>
      <w:r w:rsidR="00403637">
        <w:t>Potential Requirements</w:t>
      </w:r>
      <w:bookmarkEnd w:id="6"/>
    </w:p>
    <w:p w14:paraId="56C31EE8" w14:textId="607A4ACE" w:rsidR="00403637" w:rsidRDefault="00367F9D" w:rsidP="00403637">
      <w:bookmarkStart w:id="7" w:name="OLE_LINK40"/>
      <w:bookmarkStart w:id="8" w:name="OLE_LINK41"/>
      <w:r>
        <w:t>Following are consolidated potential requirements.</w:t>
      </w:r>
    </w:p>
    <w:bookmarkEnd w:id="7"/>
    <w:bookmarkEnd w:id="8"/>
    <w:p w14:paraId="16859CED" w14:textId="4B0270C2" w:rsidR="00403637" w:rsidRPr="00367F9D" w:rsidRDefault="00367F9D" w:rsidP="00367F9D">
      <w:pPr>
        <w:rPr>
          <w:rFonts w:eastAsia="MS Mincho"/>
          <w:color w:val="0000FF"/>
          <w:sz w:val="24"/>
          <w:szCs w:val="24"/>
          <w:lang w:eastAsia="ja-JP"/>
        </w:rPr>
      </w:pPr>
      <w:r>
        <w:rPr>
          <w:rFonts w:eastAsia="맑은 고딕" w:hint="eastAsia"/>
          <w:lang w:eastAsia="ko-KR"/>
        </w:rPr>
        <w:t>[CPR-001]</w:t>
      </w:r>
      <w:r>
        <w:rPr>
          <w:rFonts w:eastAsia="맑은 고딕"/>
          <w:lang w:eastAsia="ko-KR"/>
        </w:rPr>
        <w:t xml:space="preserve"> </w:t>
      </w:r>
      <w:r w:rsidRPr="00D448D0">
        <w:rPr>
          <w:rFonts w:eastAsia="맑은 고딕"/>
          <w:lang w:eastAsia="ko-KR"/>
        </w:rPr>
        <w:t xml:space="preserve">When a UE is located in an area where there is at least one authorized network slice for the UE, the 5G system shall be able to minimize the time for the UE to access the </w:t>
      </w:r>
      <w:r>
        <w:rPr>
          <w:rFonts w:eastAsia="맑은 고딕"/>
          <w:lang w:eastAsia="ko-KR"/>
        </w:rPr>
        <w:t xml:space="preserve">most suitable </w:t>
      </w:r>
      <w:r w:rsidRPr="00D448D0">
        <w:rPr>
          <w:rFonts w:eastAsia="맑은 고딕"/>
          <w:lang w:eastAsia="ko-KR"/>
        </w:rPr>
        <w:t>network slices</w:t>
      </w:r>
      <w:r>
        <w:rPr>
          <w:rFonts w:eastAsia="맑은 고딕"/>
          <w:lang w:eastAsia="ko-KR"/>
        </w:rPr>
        <w:t>,</w:t>
      </w:r>
      <w:r w:rsidRPr="00D448D0">
        <w:rPr>
          <w:rFonts w:eastAsia="맑은 고딕"/>
          <w:lang w:eastAsia="ko-KR"/>
        </w:rPr>
        <w:t xml:space="preserve"> based on e.g., location of the UE, active applications, UE capability, frequency </w:t>
      </w:r>
      <w:r>
        <w:rPr>
          <w:rFonts w:eastAsia="맑은 고딕"/>
          <w:lang w:eastAsia="ko-KR"/>
        </w:rPr>
        <w:t>configured for</w:t>
      </w:r>
      <w:r w:rsidRPr="00D448D0">
        <w:rPr>
          <w:rFonts w:eastAsia="맑은 고딕"/>
          <w:lang w:eastAsia="ko-KR"/>
        </w:rPr>
        <w:t xml:space="preserve"> the network slice.</w:t>
      </w:r>
    </w:p>
    <w:p w14:paraId="40AB5873" w14:textId="169F8E04" w:rsidR="00D11045" w:rsidRDefault="00367F9D" w:rsidP="009427FD">
      <w:pPr>
        <w:rPr>
          <w:lang w:val="en-US" w:eastAsia="ko-KR"/>
        </w:rPr>
      </w:pPr>
      <w:r>
        <w:rPr>
          <w:rFonts w:eastAsia="맑은 고딕" w:hint="eastAsia"/>
          <w:lang w:eastAsia="ko-KR"/>
        </w:rPr>
        <w:t>[CPR-00</w:t>
      </w:r>
      <w:r>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p w14:paraId="55647EFB" w14:textId="6DB0C4DB" w:rsidR="00367F9D" w:rsidRDefault="00367F9D" w:rsidP="009427FD">
      <w:pPr>
        <w:rPr>
          <w:lang w:val="en-US" w:eastAsia="ko-KR"/>
        </w:rPr>
      </w:pPr>
      <w:r>
        <w:rPr>
          <w:rFonts w:eastAsia="맑은 고딕" w:hint="eastAsia"/>
          <w:lang w:eastAsia="ko-KR"/>
        </w:rPr>
        <w:t>[CPR-00</w:t>
      </w:r>
      <w:r>
        <w:rPr>
          <w:rFonts w:eastAsia="맑은 고딕"/>
          <w:lang w:eastAsia="ko-KR"/>
        </w:rPr>
        <w:t>3</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297108A4" w14:textId="24AC0E95" w:rsidR="00367F9D" w:rsidRDefault="00367F9D" w:rsidP="00367F9D">
      <w:pPr>
        <w:rPr>
          <w:lang w:val="en-US" w:eastAsia="ko-KR"/>
        </w:rPr>
      </w:pPr>
      <w:r>
        <w:rPr>
          <w:rFonts w:eastAsia="맑은 고딕" w:hint="eastAsia"/>
          <w:lang w:eastAsia="ko-KR"/>
        </w:rPr>
        <w:t>[CPR-00</w:t>
      </w:r>
      <w:r>
        <w:rPr>
          <w:rFonts w:eastAsia="맑은 고딕"/>
          <w:lang w:eastAsia="ko-KR"/>
        </w:rPr>
        <w:t>4</w:t>
      </w:r>
      <w:r>
        <w:rPr>
          <w:rFonts w:eastAsia="맑은 고딕" w:hint="eastAsia"/>
          <w:lang w:eastAsia="ko-KR"/>
        </w:rPr>
        <w:t>]</w:t>
      </w:r>
      <w:r w:rsidR="009427FD">
        <w:rPr>
          <w:rFonts w:eastAsia="맑은 고딕"/>
          <w:lang w:eastAsia="ko-KR"/>
        </w:rPr>
        <w:t xml:space="preserve"> </w:t>
      </w:r>
      <w:r>
        <w:rPr>
          <w:lang w:val="en-US" w:eastAsia="ko-KR"/>
        </w:rPr>
        <w:t>Based on operator policy, a 5G</w:t>
      </w:r>
      <w:r w:rsidRPr="000B0EAC">
        <w:rPr>
          <w:lang w:val="en-US" w:eastAsia="ko-KR"/>
        </w:rPr>
        <w:t xml:space="preserve"> </w:t>
      </w:r>
      <w:r>
        <w:rPr>
          <w:lang w:val="en-US" w:eastAsia="ko-KR"/>
        </w:rPr>
        <w:t>network</w:t>
      </w:r>
      <w:r w:rsidRPr="000B0EAC">
        <w:rPr>
          <w:lang w:val="en-US" w:eastAsia="ko-KR"/>
        </w:rPr>
        <w:t xml:space="preserve"> shall </w:t>
      </w:r>
      <w:r>
        <w:rPr>
          <w:lang w:val="en-US" w:eastAsia="ko-KR"/>
        </w:rPr>
        <w:t>provide suitable APIs to allow a trusted 3</w:t>
      </w:r>
      <w:r w:rsidRPr="00367F9D">
        <w:rPr>
          <w:vertAlign w:val="superscript"/>
          <w:lang w:val="en-US" w:eastAsia="ko-KR"/>
        </w:rPr>
        <w:t>rd</w:t>
      </w:r>
      <w:r>
        <w:rPr>
          <w:lang w:val="en-US" w:eastAsia="ko-KR"/>
        </w:rPr>
        <w:t xml:space="preserve"> </w:t>
      </w:r>
      <w:r w:rsidRPr="000B0EAC">
        <w:rPr>
          <w:lang w:val="en-US" w:eastAsia="ko-KR"/>
        </w:rPr>
        <w:t>party</w:t>
      </w:r>
      <w:r>
        <w:rPr>
          <w:lang w:val="en-US" w:eastAsia="ko-KR"/>
        </w:rPr>
        <w:t>:</w:t>
      </w:r>
    </w:p>
    <w:p w14:paraId="70653F89" w14:textId="77777777" w:rsidR="00367F9D" w:rsidRDefault="00367F9D" w:rsidP="00367F9D">
      <w:pPr>
        <w:pStyle w:val="B1"/>
        <w:rPr>
          <w:lang w:eastAsia="ko-KR"/>
        </w:rPr>
      </w:pPr>
      <w:r w:rsidRPr="0075287D">
        <w:rPr>
          <w:lang w:eastAsia="ko-KR"/>
        </w:rPr>
        <w:t xml:space="preserve"> </w:t>
      </w:r>
      <w:r>
        <w:rPr>
          <w:lang w:eastAsia="ko-KR"/>
        </w:rPr>
        <w:t>-</w:t>
      </w:r>
      <w:r>
        <w:rPr>
          <w:lang w:eastAsia="zh-CN"/>
        </w:rPr>
        <w:tab/>
      </w:r>
      <w:r w:rsidRPr="0075287D">
        <w:rPr>
          <w:lang w:eastAsia="ko-KR"/>
        </w:rPr>
        <w:t>to indicate which specific RATs are requested for a network slice used for the 3</w:t>
      </w:r>
      <w:r w:rsidRPr="00367F9D">
        <w:rPr>
          <w:vertAlign w:val="superscript"/>
          <w:lang w:eastAsia="ko-KR"/>
        </w:rPr>
        <w:t>rd</w:t>
      </w:r>
      <w:r w:rsidRPr="0075287D">
        <w:rPr>
          <w:lang w:eastAsia="ko-KR"/>
        </w:rPr>
        <w:t xml:space="preserve"> party.</w:t>
      </w:r>
    </w:p>
    <w:p w14:paraId="7743614E" w14:textId="77777777" w:rsidR="00367F9D" w:rsidRDefault="00367F9D" w:rsidP="00367F9D">
      <w:pPr>
        <w:pStyle w:val="B1"/>
        <w:rPr>
          <w:lang w:eastAsia="zh-CN"/>
        </w:rPr>
      </w:pPr>
      <w:r>
        <w:rPr>
          <w:lang w:eastAsia="ko-KR"/>
        </w:rPr>
        <w:t>-</w:t>
      </w:r>
      <w:r>
        <w:rPr>
          <w:lang w:eastAsia="zh-CN"/>
        </w:rPr>
        <w:tab/>
      </w:r>
      <w:r w:rsidRPr="0075287D">
        <w:rPr>
          <w:lang w:eastAsia="zh-CN"/>
        </w:rPr>
        <w:t>to request provision of a network slice using specific radio resources</w:t>
      </w:r>
      <w:r>
        <w:rPr>
          <w:lang w:eastAsia="zh-CN"/>
        </w:rPr>
        <w:t xml:space="preserve"> </w:t>
      </w:r>
    </w:p>
    <w:p w14:paraId="6EF8D4F6" w14:textId="77777777" w:rsidR="00367F9D" w:rsidRDefault="00367F9D" w:rsidP="00367F9D">
      <w:pPr>
        <w:pStyle w:val="B1"/>
        <w:rPr>
          <w:lang w:eastAsia="zh-CN"/>
        </w:rPr>
      </w:pPr>
      <w:r>
        <w:rPr>
          <w:lang w:eastAsia="zh-CN"/>
        </w:rPr>
        <w:t>-</w:t>
      </w:r>
      <w:r>
        <w:rPr>
          <w:lang w:eastAsia="zh-CN"/>
        </w:rPr>
        <w:tab/>
      </w:r>
      <w:r w:rsidRPr="0075287D">
        <w:rPr>
          <w:lang w:eastAsia="zh-CN"/>
        </w:rPr>
        <w:t>to request a network slice at a specific geographic area and/or at a specific time period.</w:t>
      </w:r>
    </w:p>
    <w:p w14:paraId="6EC569E2" w14:textId="70CCCD04" w:rsidR="00367F9D" w:rsidRDefault="00367F9D" w:rsidP="009427FD">
      <w:pPr>
        <w:rPr>
          <w:lang w:val="en-US" w:eastAsia="ko-KR"/>
        </w:rPr>
      </w:pPr>
      <w:r>
        <w:rPr>
          <w:rFonts w:eastAsia="맑은 고딕" w:hint="eastAsia"/>
          <w:lang w:eastAsia="ko-KR"/>
        </w:rPr>
        <w:t>[CPR-00</w:t>
      </w:r>
      <w:r>
        <w:rPr>
          <w:rFonts w:eastAsia="맑은 고딕"/>
          <w:lang w:eastAsia="ko-KR"/>
        </w:rPr>
        <w:t>5</w:t>
      </w:r>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support </w:t>
      </w:r>
      <w:r>
        <w:rPr>
          <w:lang w:val="en-US" w:eastAsia="ko-KR"/>
        </w:rPr>
        <w:t xml:space="preserve">configuration of a </w:t>
      </w:r>
      <w:r w:rsidRPr="001642A9">
        <w:rPr>
          <w:lang w:val="en-US" w:eastAsia="ko-KR"/>
        </w:rPr>
        <w:t>network slice</w:t>
      </w:r>
      <w:r>
        <w:rPr>
          <w:lang w:val="en-US" w:eastAsia="ko-KR"/>
        </w:rPr>
        <w:t xml:space="preserve"> limited to specific radio resources (e.g., frequencies, RATs)</w:t>
      </w:r>
      <w:r w:rsidRPr="001642A9">
        <w:rPr>
          <w:lang w:val="en-US" w:eastAsia="ko-KR"/>
        </w:rPr>
        <w:t>.</w:t>
      </w:r>
    </w:p>
    <w:p w14:paraId="40482235" w14:textId="29C7963B" w:rsidR="00367F9D" w:rsidRDefault="00367F9D" w:rsidP="009427FD">
      <w:pPr>
        <w:rPr>
          <w:lang w:val="en-US" w:eastAsia="ko-KR"/>
        </w:rPr>
      </w:pPr>
      <w:r>
        <w:rPr>
          <w:rFonts w:eastAsia="맑은 고딕" w:hint="eastAsia"/>
          <w:lang w:eastAsia="ko-KR"/>
        </w:rPr>
        <w:t>[CPR-00</w:t>
      </w:r>
      <w:r>
        <w:rPr>
          <w:rFonts w:eastAsia="맑은 고딕"/>
          <w:lang w:eastAsia="ko-KR"/>
        </w:rPr>
        <w:t>6</w:t>
      </w:r>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37EB8D8E" w:rsidR="00367F9D" w:rsidRDefault="00367F9D" w:rsidP="009427FD">
      <w:r>
        <w:rPr>
          <w:rFonts w:eastAsia="맑은 고딕" w:hint="eastAsia"/>
          <w:lang w:eastAsia="ko-KR"/>
        </w:rPr>
        <w:t>[CPR-00</w:t>
      </w:r>
      <w:r>
        <w:rPr>
          <w:rFonts w:eastAsia="맑은 고딕"/>
          <w:lang w:eastAsia="ko-KR"/>
        </w:rPr>
        <w:t>7</w:t>
      </w:r>
      <w:r>
        <w:rPr>
          <w:rFonts w:eastAsia="맑은 고딕" w:hint="eastAsia"/>
          <w:lang w:eastAsia="ko-KR"/>
        </w:rPr>
        <w:t>]</w:t>
      </w:r>
      <w:r w:rsidR="009427FD">
        <w:rPr>
          <w:rFonts w:eastAsia="맑은 고딕"/>
          <w:lang w:eastAsia="ko-KR"/>
        </w:rPr>
        <w:t xml:space="preserve"> </w:t>
      </w:r>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p w14:paraId="01857CD6" w14:textId="09EC93D7" w:rsidR="00367F9D" w:rsidRDefault="00367F9D" w:rsidP="00367F9D">
      <w:r>
        <w:rPr>
          <w:rFonts w:eastAsia="맑은 고딕" w:hint="eastAsia"/>
          <w:lang w:eastAsia="ko-KR"/>
        </w:rPr>
        <w:t>[CPR-00</w:t>
      </w:r>
      <w:r>
        <w:rPr>
          <w:rFonts w:eastAsia="맑은 고딕"/>
          <w:lang w:eastAsia="ko-KR"/>
        </w:rPr>
        <w:t>8</w:t>
      </w:r>
      <w:r>
        <w:rPr>
          <w:rFonts w:eastAsia="맑은 고딕" w:hint="eastAsia"/>
          <w:lang w:eastAsia="ko-KR"/>
        </w:rPr>
        <w:t>]</w:t>
      </w:r>
      <w:r w:rsidR="009427FD">
        <w:rPr>
          <w:rFonts w:eastAsia="맑은 고딕"/>
          <w:lang w:eastAsia="ko-KR"/>
        </w:rPr>
        <w:t xml:space="preserve"> </w:t>
      </w:r>
      <w:r w:rsidRPr="005C7484">
        <w:t xml:space="preserve">The 5G system shall enable a roaming UE with a single PLMN subscription to access network slices from </w:t>
      </w:r>
      <w:r>
        <w:t>more than one</w:t>
      </w:r>
      <w:r w:rsidRPr="005C7484">
        <w:t xml:space="preserve"> VPLMN simultaneously, when the UE requires simultaneous </w:t>
      </w:r>
      <w:r>
        <w:t>registration</w:t>
      </w:r>
      <w:r w:rsidRPr="005C7484">
        <w:t xml:space="preserve"> to </w:t>
      </w:r>
      <w:r>
        <w:t>multiple</w:t>
      </w:r>
      <w:r w:rsidRPr="005C7484">
        <w:t xml:space="preserve"> network slices and the network slices are not available in a single </w:t>
      </w:r>
      <w:r>
        <w:t>VPLMN</w:t>
      </w:r>
      <w:r w:rsidRPr="005C7484">
        <w:t>.</w:t>
      </w:r>
    </w:p>
    <w:p w14:paraId="671C06F6" w14:textId="7BC11609"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1D070FAA" w14:textId="485A503F" w:rsidR="00367F9D" w:rsidRDefault="00367F9D" w:rsidP="00367F9D">
      <w:r>
        <w:rPr>
          <w:rFonts w:eastAsia="맑은 고딕" w:hint="eastAsia"/>
          <w:lang w:eastAsia="ko-KR"/>
        </w:rPr>
        <w:t>[CPR-00</w:t>
      </w:r>
      <w:r>
        <w:rPr>
          <w:rFonts w:eastAsia="맑은 고딕"/>
          <w:lang w:eastAsia="ko-KR"/>
        </w:rPr>
        <w:t>9</w:t>
      </w:r>
      <w:r>
        <w:rPr>
          <w:rFonts w:eastAsia="맑은 고딕" w:hint="eastAsia"/>
          <w:lang w:eastAsia="ko-KR"/>
        </w:rPr>
        <w:t>]</w:t>
      </w:r>
      <w:r w:rsidR="009427FD">
        <w:rPr>
          <w:rFonts w:eastAsia="맑은 고딕"/>
          <w:lang w:eastAsia="ko-KR"/>
        </w:rPr>
        <w:t xml:space="preserve"> </w:t>
      </w:r>
      <w:r>
        <w:t xml:space="preserve">For a UE with a single subscription, the </w:t>
      </w:r>
      <w:r w:rsidRPr="005C7484">
        <w:t xml:space="preserve">HPLMN shall be able to authorise </w:t>
      </w:r>
      <w:r>
        <w:t xml:space="preserve">the </w:t>
      </w:r>
      <w:r w:rsidRPr="005C7484">
        <w:t xml:space="preserve">UE to </w:t>
      </w:r>
      <w:r>
        <w:t>register</w:t>
      </w:r>
      <w:r w:rsidRPr="005C7484">
        <w:t xml:space="preserve"> network slices from </w:t>
      </w:r>
      <w:r>
        <w:t>more than one</w:t>
      </w:r>
      <w:r w:rsidRPr="005C7484">
        <w:t xml:space="preserve"> VPLMN simultaneously.</w:t>
      </w:r>
    </w:p>
    <w:p w14:paraId="39774B1C" w14:textId="29154168"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754C8D40" w14:textId="6BEEB1FC" w:rsidR="00367F9D" w:rsidRDefault="00367F9D" w:rsidP="00367F9D">
      <w:r>
        <w:rPr>
          <w:rFonts w:eastAsia="맑은 고딕" w:hint="eastAsia"/>
          <w:lang w:eastAsia="ko-KR"/>
        </w:rPr>
        <w:t>[CPR-0</w:t>
      </w:r>
      <w:r>
        <w:rPr>
          <w:rFonts w:eastAsia="맑은 고딕"/>
          <w:lang w:eastAsia="ko-KR"/>
        </w:rPr>
        <w:t>1</w:t>
      </w:r>
      <w:r>
        <w:rPr>
          <w:rFonts w:eastAsia="맑은 고딕" w:hint="eastAsia"/>
          <w:lang w:eastAsia="ko-KR"/>
        </w:rPr>
        <w:t>0]</w:t>
      </w:r>
      <w:r w:rsidR="009427FD">
        <w:rPr>
          <w:rFonts w:eastAsia="맑은 고딕"/>
          <w:lang w:eastAsia="ko-KR"/>
        </w:rPr>
        <w:t xml:space="preserve"> </w:t>
      </w:r>
      <w:r>
        <w:t>For a UE registering with network slices from more than one PLMN simultaneously, t</w:t>
      </w:r>
      <w:r w:rsidRPr="00AD6FB6">
        <w:t xml:space="preserve">he HPLMN shall be able to provide a UE with prioritisation information of the VPLMNs </w:t>
      </w:r>
      <w:r>
        <w:t xml:space="preserve">with which </w:t>
      </w:r>
      <w:r w:rsidRPr="00AD6FB6">
        <w:t xml:space="preserve">the UE </w:t>
      </w:r>
      <w:r>
        <w:t>registers</w:t>
      </w:r>
      <w:r w:rsidRPr="00AD6FB6">
        <w:t xml:space="preserve"> for </w:t>
      </w:r>
      <w:r>
        <w:t>each</w:t>
      </w:r>
      <w:r w:rsidRPr="00AD6FB6">
        <w:t xml:space="preserve"> network slice </w:t>
      </w:r>
    </w:p>
    <w:p w14:paraId="2F7AEBA7" w14:textId="5CAEFD2F"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6E553B3D" w14:textId="073B9A32" w:rsidR="00367F9D" w:rsidRPr="006E0F64" w:rsidRDefault="00367F9D" w:rsidP="00367F9D">
      <w:pPr>
        <w:rPr>
          <w:rFonts w:eastAsia="새굴림"/>
          <w:lang w:val="en-US" w:eastAsia="ko-KR"/>
        </w:rPr>
      </w:pPr>
      <w:r>
        <w:rPr>
          <w:rFonts w:eastAsia="맑은 고딕" w:hint="eastAsia"/>
          <w:lang w:eastAsia="ko-KR"/>
        </w:rPr>
        <w:t>[CPR-0</w:t>
      </w:r>
      <w:r>
        <w:rPr>
          <w:rFonts w:eastAsia="맑은 고딕"/>
          <w:lang w:eastAsia="ko-KR"/>
        </w:rPr>
        <w:t>11</w:t>
      </w:r>
      <w:r>
        <w:rPr>
          <w:rFonts w:eastAsia="맑은 고딕" w:hint="eastAsia"/>
          <w:lang w:eastAsia="ko-KR"/>
        </w:rPr>
        <w:t>]</w:t>
      </w:r>
      <w:r w:rsidR="009427FD">
        <w:rPr>
          <w:rFonts w:eastAsia="맑은 고딕"/>
          <w:lang w:eastAsia="ko-KR"/>
        </w:rPr>
        <w:t xml:space="preserve"> </w:t>
      </w:r>
      <w:r w:rsidRPr="006E0F64">
        <w:rPr>
          <w:rFonts w:eastAsia="새굴림"/>
          <w:lang w:val="en-US" w:eastAsia="ko-KR"/>
        </w:rPr>
        <w:t>5G system shall be able to support to provide a network slice to a third party using a radio resource authorized to the third party.</w:t>
      </w:r>
    </w:p>
    <w:p w14:paraId="71790114" w14:textId="06DA29C3" w:rsidR="00367F9D" w:rsidRPr="006E0F64" w:rsidRDefault="00367F9D" w:rsidP="00367F9D">
      <w:pPr>
        <w:rPr>
          <w:rFonts w:eastAsia="새굴림"/>
          <w:color w:val="0070C0"/>
          <w:lang w:val="en-US" w:eastAsia="ko-KR"/>
        </w:rPr>
      </w:pPr>
      <w:r>
        <w:rPr>
          <w:rFonts w:eastAsia="맑은 고딕" w:hint="eastAsia"/>
          <w:lang w:eastAsia="ko-KR"/>
        </w:rPr>
        <w:t>[CPR-0</w:t>
      </w:r>
      <w:r>
        <w:rPr>
          <w:rFonts w:eastAsia="맑은 고딕"/>
          <w:lang w:eastAsia="ko-KR"/>
        </w:rPr>
        <w:t>12</w:t>
      </w:r>
      <w:r>
        <w:rPr>
          <w:rFonts w:eastAsia="맑은 고딕" w:hint="eastAsia"/>
          <w:lang w:eastAsia="ko-KR"/>
        </w:rPr>
        <w:t>]</w:t>
      </w:r>
      <w:r w:rsidR="009427FD">
        <w:rPr>
          <w:rFonts w:eastAsia="맑은 고딕"/>
          <w:lang w:eastAsia="ko-KR"/>
        </w:rPr>
        <w:t xml:space="preserve"> </w:t>
      </w:r>
      <w:r w:rsidRPr="006E0F64">
        <w:rPr>
          <w:rFonts w:eastAsia="새굴림"/>
          <w:lang w:val="en-US" w:eastAsia="ko-KR"/>
        </w:rPr>
        <w:t>5G system shall be able to generate charging information regarding the used radio resources e.g. used frequency bands.</w:t>
      </w:r>
    </w:p>
    <w:p w14:paraId="49B157CA" w14:textId="38C5DACD" w:rsidR="00367F9D" w:rsidRPr="002406F7" w:rsidRDefault="00367F9D" w:rsidP="00367F9D">
      <w:pPr>
        <w:rPr>
          <w:rFonts w:eastAsia="새굴림"/>
          <w:lang w:val="en-US" w:eastAsia="ko-KR"/>
        </w:rPr>
      </w:pPr>
      <w:r>
        <w:rPr>
          <w:rFonts w:eastAsia="맑은 고딕" w:hint="eastAsia"/>
          <w:lang w:eastAsia="ko-KR"/>
        </w:rPr>
        <w:t>[CPR-0</w:t>
      </w:r>
      <w:r>
        <w:rPr>
          <w:rFonts w:eastAsia="맑은 고딕"/>
          <w:lang w:eastAsia="ko-KR"/>
        </w:rPr>
        <w:t>13</w:t>
      </w:r>
      <w:r>
        <w:rPr>
          <w:rFonts w:eastAsia="맑은 고딕" w:hint="eastAsia"/>
          <w:lang w:eastAsia="ko-KR"/>
        </w:rPr>
        <w:t>]</w:t>
      </w:r>
      <w:r w:rsidR="009427FD">
        <w:rPr>
          <w:rFonts w:eastAsia="맑은 고딕"/>
          <w:lang w:eastAsia="ko-KR"/>
        </w:rPr>
        <w:t xml:space="preserve"> </w:t>
      </w:r>
      <w:r w:rsidRPr="002406F7">
        <w:rPr>
          <w:rFonts w:eastAsia="새굴림"/>
          <w:lang w:val="en-US" w:eastAsia="ko-KR"/>
        </w:rPr>
        <w:t xml:space="preserve">5G system shall be able to support a mechanism to configure a network slice to support either downlink traffic only or uplink traffic only or traffic in both directions.  </w:t>
      </w:r>
    </w:p>
    <w:p w14:paraId="71439821" w14:textId="3A0EA353" w:rsidR="00367F9D" w:rsidRDefault="00367F9D" w:rsidP="00367F9D">
      <w:r>
        <w:rPr>
          <w:rFonts w:eastAsia="맑은 고딕" w:hint="eastAsia"/>
          <w:lang w:eastAsia="ko-KR"/>
        </w:rPr>
        <w:t>[CPR-0</w:t>
      </w:r>
      <w:r>
        <w:rPr>
          <w:rFonts w:eastAsia="맑은 고딕"/>
          <w:lang w:eastAsia="ko-KR"/>
        </w:rPr>
        <w:t>14</w:t>
      </w:r>
      <w:r>
        <w:rPr>
          <w:rFonts w:eastAsia="맑은 고딕" w:hint="eastAsia"/>
          <w:lang w:eastAsia="ko-KR"/>
        </w:rPr>
        <w:t>]</w:t>
      </w:r>
      <w:r w:rsidR="009427FD">
        <w:rPr>
          <w:rFonts w:eastAsia="맑은 고딕"/>
          <w:lang w:eastAsia="ko-KR"/>
        </w:rPr>
        <w:t xml:space="preserve"> </w:t>
      </w:r>
      <w:r w:rsidRPr="002406F7">
        <w:rPr>
          <w:rFonts w:eastAsia="새굴림"/>
          <w:lang w:val="en-US" w:eastAsia="ko-KR"/>
        </w:rPr>
        <w:t xml:space="preserve">5G system shall be able to minimize service degradation for a UE, when the UE receives a </w:t>
      </w:r>
      <w:r>
        <w:rPr>
          <w:rFonts w:eastAsia="새굴림"/>
          <w:lang w:val="en-US" w:eastAsia="ko-KR"/>
        </w:rPr>
        <w:t xml:space="preserve">a </w:t>
      </w:r>
      <w:r w:rsidRPr="002406F7">
        <w:rPr>
          <w:rFonts w:eastAsia="새굴림"/>
          <w:lang w:val="en-US" w:eastAsia="ko-KR"/>
        </w:rPr>
        <w:t>service via a network slice on one radio resource (e.g. frequency band) while the UE is provided with a</w:t>
      </w:r>
      <w:r>
        <w:rPr>
          <w:rFonts w:eastAsia="새굴림"/>
          <w:lang w:val="en-US" w:eastAsia="ko-KR"/>
        </w:rPr>
        <w:t>nother</w:t>
      </w:r>
      <w:r w:rsidRPr="002406F7">
        <w:rPr>
          <w:rFonts w:eastAsia="새굴림"/>
          <w:lang w:val="en-US" w:eastAsia="ko-KR"/>
        </w:rPr>
        <w:t xml:space="preserve"> service via another network slice on another radio resource. </w:t>
      </w:r>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5"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78EA1" w15:done="0"/>
  <w15:commentEx w15:paraId="138878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87FFA" w14:textId="77777777" w:rsidR="008122E4" w:rsidRDefault="008122E4">
      <w:r>
        <w:separator/>
      </w:r>
    </w:p>
  </w:endnote>
  <w:endnote w:type="continuationSeparator" w:id="0">
    <w:p w14:paraId="0DB41574" w14:textId="77777777" w:rsidR="008122E4" w:rsidRDefault="0081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585AF" w14:textId="77777777" w:rsidR="008122E4" w:rsidRDefault="008122E4">
      <w:r>
        <w:separator/>
      </w:r>
    </w:p>
  </w:footnote>
  <w:footnote w:type="continuationSeparator" w:id="0">
    <w:p w14:paraId="0FB3B216" w14:textId="77777777" w:rsidR="008122E4" w:rsidRDefault="008122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50D8"/>
    <w:rsid w:val="002B61E9"/>
    <w:rsid w:val="002B77D5"/>
    <w:rsid w:val="002B7989"/>
    <w:rsid w:val="002B7E0C"/>
    <w:rsid w:val="002C1820"/>
    <w:rsid w:val="002C26A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4A8"/>
    <w:rsid w:val="00C645E0"/>
    <w:rsid w:val="00C646F0"/>
    <w:rsid w:val="00C65774"/>
    <w:rsid w:val="00C6637B"/>
    <w:rsid w:val="00C67FBA"/>
    <w:rsid w:val="00C726DC"/>
    <w:rsid w:val="00C72F3A"/>
    <w:rsid w:val="00C76AD3"/>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4750"/>
    <w:rsid w:val="00F84AE9"/>
    <w:rsid w:val="00F8579C"/>
    <w:rsid w:val="00F863DE"/>
    <w:rsid w:val="00F8642E"/>
    <w:rsid w:val="00F86EB2"/>
    <w:rsid w:val="00F8772E"/>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A62AC-E062-431A-88FA-059C14AE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7</Pages>
  <Words>2541</Words>
  <Characters>14486</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16994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SD</cp:lastModifiedBy>
  <cp:revision>53</cp:revision>
  <cp:lastPrinted>2016-10-15T11:08:00Z</cp:lastPrinted>
  <dcterms:created xsi:type="dcterms:W3CDTF">2019-08-22T12:24:00Z</dcterms:created>
  <dcterms:modified xsi:type="dcterms:W3CDTF">2021-02-12T08:31:00Z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